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</w:tblGrid>
      <w:tr w:rsidR="005742CD" w14:paraId="63C77E0B" w14:textId="77777777">
        <w:tc>
          <w:tcPr>
            <w:tcW w:w="40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2306C5" w14:textId="77777777" w:rsidR="005742CD" w:rsidRDefault="005742CD">
            <w:pPr>
              <w:pStyle w:val="berschrift1"/>
              <w:framePr w:wrap="around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Vergabeart</w:t>
            </w:r>
          </w:p>
        </w:tc>
      </w:tr>
      <w:tr w:rsidR="005742CD" w14:paraId="3B1D8FF2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73B5AF6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325721F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8280510" w14:textId="13E5C7F5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25"/>
            <w:r>
              <w:rPr>
                <w:rFonts w:ascii="Arial Narrow" w:hAnsi="Arial Narrow"/>
              </w:rPr>
              <w:instrText xml:space="preserve"> FORMCHECKBOX </w:instrText>
            </w:r>
            <w:r w:rsidR="008654C2">
              <w:rPr>
                <w:rFonts w:ascii="Arial Narrow" w:hAnsi="Arial Narrow"/>
              </w:rPr>
            </w:r>
            <w:r w:rsidR="008654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0"/>
            <w:r>
              <w:rPr>
                <w:rFonts w:ascii="Arial Narrow" w:hAnsi="Arial Narrow"/>
              </w:rPr>
              <w:t xml:space="preserve">  Öffentliche Ausschreibung</w:t>
            </w:r>
          </w:p>
        </w:tc>
      </w:tr>
      <w:tr w:rsidR="005742CD" w14:paraId="54A4377B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3BEAA9D" w14:textId="77777777" w:rsidR="005742CD" w:rsidRDefault="005742CD" w:rsidP="00ED627A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6"/>
            <w:r>
              <w:rPr>
                <w:rFonts w:ascii="Arial Narrow" w:hAnsi="Arial Narrow"/>
              </w:rPr>
              <w:instrText xml:space="preserve"> FORMCHECKBOX </w:instrText>
            </w:r>
            <w:r w:rsidR="008654C2">
              <w:rPr>
                <w:rFonts w:ascii="Arial Narrow" w:hAnsi="Arial Narrow"/>
              </w:rPr>
            </w:r>
            <w:r w:rsidR="008654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1"/>
            <w:r>
              <w:rPr>
                <w:rFonts w:ascii="Arial Narrow" w:hAnsi="Arial Narrow"/>
              </w:rPr>
              <w:t xml:space="preserve">  Beschränkte Ausschreibung </w:t>
            </w:r>
            <w:r w:rsidR="00ED627A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ED627A" w:rsidRPr="00125798">
              <w:rPr>
                <w:rFonts w:ascii="Arial Narrow" w:hAnsi="Arial Narrow"/>
              </w:rPr>
              <w:instrText xml:space="preserve"> FORMTEXT </w:instrText>
            </w:r>
            <w:r w:rsidR="00ED627A" w:rsidRPr="00125798">
              <w:rPr>
                <w:rFonts w:ascii="Arial Narrow" w:hAnsi="Arial Narrow"/>
              </w:rPr>
            </w:r>
            <w:r w:rsidR="00ED627A" w:rsidRPr="00125798">
              <w:rPr>
                <w:rFonts w:ascii="Arial Narrow" w:hAnsi="Arial Narrow"/>
              </w:rPr>
              <w:fldChar w:fldCharType="separate"/>
            </w:r>
            <w:r w:rsidR="00ED627A" w:rsidRPr="00125798">
              <w:rPr>
                <w:rFonts w:ascii="Arial Narrow" w:hAnsi="Arial Narrow"/>
                <w:noProof/>
              </w:rPr>
              <w:t>mit/ohne</w:t>
            </w:r>
            <w:r w:rsidR="00ED627A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53370EAE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AF1397C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7"/>
            <w:r>
              <w:rPr>
                <w:rFonts w:ascii="Arial Narrow" w:hAnsi="Arial Narrow"/>
              </w:rPr>
              <w:instrText xml:space="preserve"> FORMCHECKBOX </w:instrText>
            </w:r>
            <w:r w:rsidR="008654C2">
              <w:rPr>
                <w:rFonts w:ascii="Arial Narrow" w:hAnsi="Arial Narrow"/>
              </w:rPr>
            </w:r>
            <w:r w:rsidR="008654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2"/>
            <w:r w:rsidR="00AE75CE">
              <w:rPr>
                <w:rFonts w:ascii="Arial Narrow" w:hAnsi="Arial Narrow"/>
              </w:rPr>
              <w:t xml:space="preserve">  Verhandlungsvergabe </w:t>
            </w:r>
            <w:r w:rsidR="00AE75CE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AE75CE" w:rsidRPr="00125798">
              <w:rPr>
                <w:rFonts w:ascii="Arial Narrow" w:hAnsi="Arial Narrow"/>
              </w:rPr>
              <w:instrText xml:space="preserve"> FORMTEXT </w:instrText>
            </w:r>
            <w:r w:rsidR="00AE75CE" w:rsidRPr="00125798">
              <w:rPr>
                <w:rFonts w:ascii="Arial Narrow" w:hAnsi="Arial Narrow"/>
              </w:rPr>
            </w:r>
            <w:r w:rsidR="00AE75CE" w:rsidRPr="00125798">
              <w:rPr>
                <w:rFonts w:ascii="Arial Narrow" w:hAnsi="Arial Narrow"/>
              </w:rPr>
              <w:fldChar w:fldCharType="separate"/>
            </w:r>
            <w:r w:rsidR="00AE75CE" w:rsidRPr="00125798">
              <w:rPr>
                <w:rFonts w:ascii="Arial Narrow" w:hAnsi="Arial Narrow"/>
                <w:noProof/>
              </w:rPr>
              <w:t>mit/ohne</w:t>
            </w:r>
            <w:r w:rsidR="00AE75CE" w:rsidRPr="00125798">
              <w:rPr>
                <w:rFonts w:ascii="Arial Narrow" w:hAnsi="Arial Narrow"/>
              </w:rPr>
              <w:fldChar w:fldCharType="end"/>
            </w:r>
            <w:r w:rsidR="00AE75CE"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F24420C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023B11BD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21DAF19A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1D069DA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b/>
                <w:u w:val="single"/>
              </w:rPr>
              <w:t>EU-Vergaben</w:t>
            </w:r>
          </w:p>
        </w:tc>
      </w:tr>
      <w:tr w:rsidR="005742CD" w14:paraId="50CD8A23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677363EE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>
              <w:rPr>
                <w:rFonts w:ascii="Arial Narrow" w:hAnsi="Arial Narrow"/>
              </w:rPr>
              <w:instrText xml:space="preserve"> FORMCHECKBOX </w:instrText>
            </w:r>
            <w:r w:rsidR="008654C2">
              <w:rPr>
                <w:rFonts w:ascii="Arial Narrow" w:hAnsi="Arial Narrow"/>
              </w:rPr>
            </w:r>
            <w:r w:rsidR="008654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3"/>
            <w:r>
              <w:rPr>
                <w:rFonts w:ascii="Arial Narrow" w:hAnsi="Arial Narrow"/>
              </w:rPr>
              <w:t xml:space="preserve">  offenes Verfahren</w:t>
            </w:r>
          </w:p>
        </w:tc>
      </w:tr>
      <w:tr w:rsidR="005742CD" w14:paraId="451B1BA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839310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9"/>
            <w:r>
              <w:rPr>
                <w:rFonts w:ascii="Arial Narrow" w:hAnsi="Arial Narrow"/>
              </w:rPr>
              <w:instrText xml:space="preserve"> FORMCHECKBOX </w:instrText>
            </w:r>
            <w:r w:rsidR="008654C2">
              <w:rPr>
                <w:rFonts w:ascii="Arial Narrow" w:hAnsi="Arial Narrow"/>
              </w:rPr>
            </w:r>
            <w:r w:rsidR="008654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4"/>
            <w:r>
              <w:rPr>
                <w:rFonts w:ascii="Arial Narrow" w:hAnsi="Arial Narrow"/>
              </w:rPr>
              <w:t xml:space="preserve">  nicht offenes Verfahren</w:t>
            </w:r>
          </w:p>
        </w:tc>
      </w:tr>
      <w:tr w:rsidR="005742CD" w14:paraId="2D3B667F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3C01D454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0"/>
            <w:r>
              <w:rPr>
                <w:rFonts w:ascii="Arial Narrow" w:hAnsi="Arial Narrow"/>
              </w:rPr>
              <w:instrText xml:space="preserve"> FORMCHECKBOX </w:instrText>
            </w:r>
            <w:r w:rsidR="008654C2">
              <w:rPr>
                <w:rFonts w:ascii="Arial Narrow" w:hAnsi="Arial Narrow"/>
              </w:rPr>
            </w:r>
            <w:r w:rsidR="008654C2"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</w:rPr>
              <w:fldChar w:fldCharType="end"/>
            </w:r>
            <w:bookmarkEnd w:id="5"/>
            <w:r>
              <w:rPr>
                <w:rFonts w:ascii="Arial Narrow" w:hAnsi="Arial Narrow"/>
              </w:rPr>
              <w:t xml:space="preserve">  Verhandlungsverfahren </w:t>
            </w:r>
            <w:r w:rsidR="0093562B" w:rsidRPr="00125798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it/ohne"/>
                  </w:textInput>
                </w:ffData>
              </w:fldChar>
            </w:r>
            <w:r w:rsidR="0093562B" w:rsidRPr="00125798">
              <w:rPr>
                <w:rFonts w:ascii="Arial Narrow" w:hAnsi="Arial Narrow"/>
              </w:rPr>
              <w:instrText xml:space="preserve"> FORMTEXT </w:instrText>
            </w:r>
            <w:r w:rsidR="0093562B" w:rsidRPr="00125798">
              <w:rPr>
                <w:rFonts w:ascii="Arial Narrow" w:hAnsi="Arial Narrow"/>
              </w:rPr>
            </w:r>
            <w:r w:rsidR="0093562B" w:rsidRPr="00125798">
              <w:rPr>
                <w:rFonts w:ascii="Arial Narrow" w:hAnsi="Arial Narrow"/>
              </w:rPr>
              <w:fldChar w:fldCharType="separate"/>
            </w:r>
            <w:r w:rsidR="0093562B" w:rsidRPr="00125798">
              <w:rPr>
                <w:rFonts w:ascii="Arial Narrow" w:hAnsi="Arial Narrow"/>
                <w:noProof/>
              </w:rPr>
              <w:t>mit/ohne</w:t>
            </w:r>
            <w:r w:rsidR="0093562B" w:rsidRPr="00125798">
              <w:rPr>
                <w:rFonts w:ascii="Arial Narrow" w:hAnsi="Arial Narrow"/>
              </w:rPr>
              <w:fldChar w:fldCharType="end"/>
            </w:r>
            <w:r>
              <w:rPr>
                <w:rFonts w:ascii="Arial Narrow" w:hAnsi="Arial Narrow"/>
              </w:rPr>
              <w:br/>
              <w:t xml:space="preserve">       Teilnahmewettbewerb</w:t>
            </w:r>
          </w:p>
        </w:tc>
      </w:tr>
      <w:tr w:rsidR="005742CD" w14:paraId="246C918D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5AD7D0A8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45CD27B6" w14:textId="77777777">
        <w:tc>
          <w:tcPr>
            <w:tcW w:w="4039" w:type="dxa"/>
            <w:tcBorders>
              <w:left w:val="single" w:sz="6" w:space="0" w:color="auto"/>
              <w:right w:val="single" w:sz="6" w:space="0" w:color="auto"/>
            </w:tcBorders>
          </w:tcPr>
          <w:p w14:paraId="7418A3DD" w14:textId="11535CA1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Angebotsfrist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8654C2">
              <w:t>18.05.2026, 10 Uhr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  <w:bookmarkEnd w:id="6"/>
          </w:p>
          <w:p w14:paraId="705346B9" w14:textId="77777777" w:rsidR="005742CD" w:rsidRDefault="005742CD">
            <w:pPr>
              <w:framePr w:h="0" w:hSpace="141" w:wrap="around" w:vAnchor="text" w:hAnchor="page" w:x="6564" w:y="212"/>
              <w:rPr>
                <w:rFonts w:ascii="Arial Narrow" w:hAnsi="Arial Narrow"/>
              </w:rPr>
            </w:pPr>
          </w:p>
        </w:tc>
      </w:tr>
      <w:tr w:rsidR="005742CD" w14:paraId="47748AC0" w14:textId="77777777">
        <w:tc>
          <w:tcPr>
            <w:tcW w:w="403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9385F" w14:textId="175AF236" w:rsidR="005742CD" w:rsidRDefault="005742CD" w:rsidP="00DC0499">
            <w:pPr>
              <w:framePr w:h="0" w:hSpace="141" w:wrap="around" w:vAnchor="text" w:hAnchor="page" w:x="6564" w:y="212"/>
              <w:rPr>
                <w:rFonts w:ascii="Arial Narrow" w:hAnsi="Arial Narrow"/>
                <w:b/>
                <w:sz w:val="18"/>
              </w:rPr>
            </w:pPr>
            <w:r>
              <w:rPr>
                <w:rFonts w:ascii="Arial Narrow" w:hAnsi="Arial Narrow"/>
                <w:b/>
              </w:rPr>
              <w:t xml:space="preserve">Bindefrist endet am: </w:t>
            </w:r>
            <w:r w:rsidR="00DC0499">
              <w:rPr>
                <w:rFonts w:ascii="Arial Narrow" w:hAnsi="Arial Narrow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 Narrow" w:hAnsi="Arial Narrow"/>
                <w:b/>
              </w:rPr>
              <w:instrText xml:space="preserve"> FORMTEXT </w:instrText>
            </w:r>
            <w:r w:rsidR="00DC0499">
              <w:rPr>
                <w:rFonts w:ascii="Arial Narrow" w:hAnsi="Arial Narrow"/>
                <w:b/>
              </w:rPr>
            </w:r>
            <w:r w:rsidR="00DC0499">
              <w:rPr>
                <w:rFonts w:ascii="Arial Narrow" w:hAnsi="Arial Narrow"/>
                <w:b/>
              </w:rPr>
              <w:fldChar w:fldCharType="separate"/>
            </w:r>
            <w:r w:rsidR="008654C2">
              <w:t>26.06.2026</w:t>
            </w:r>
            <w:r w:rsidR="00DC0499">
              <w:rPr>
                <w:rFonts w:ascii="Arial Narrow" w:hAnsi="Arial Narrow"/>
                <w:b/>
              </w:rPr>
              <w:fldChar w:fldCharType="end"/>
            </w:r>
          </w:p>
        </w:tc>
      </w:tr>
    </w:tbl>
    <w:p w14:paraId="5CFBB35A" w14:textId="77777777" w:rsidR="005742CD" w:rsidRPr="00A20817" w:rsidRDefault="005742CD">
      <w:pPr>
        <w:rPr>
          <w:rFonts w:ascii="Arial" w:hAnsi="Arial" w:cs="Arial"/>
          <w:sz w:val="22"/>
        </w:rPr>
      </w:pPr>
      <w:r w:rsidRPr="00A20817">
        <w:rPr>
          <w:rFonts w:ascii="Arial" w:hAnsi="Arial" w:cs="Arial"/>
          <w:sz w:val="22"/>
        </w:rPr>
        <w:t>Name und Anschrift</w:t>
      </w:r>
      <w:r w:rsidR="006B333E" w:rsidRPr="00A20817">
        <w:rPr>
          <w:rFonts w:ascii="Arial" w:hAnsi="Arial" w:cs="Arial"/>
          <w:sz w:val="22"/>
        </w:rPr>
        <w:t xml:space="preserve"> der Bieterin bzw.</w:t>
      </w:r>
      <w:r w:rsidRPr="00A20817">
        <w:rPr>
          <w:rFonts w:ascii="Arial" w:hAnsi="Arial" w:cs="Arial"/>
          <w:sz w:val="22"/>
        </w:rPr>
        <w:t xml:space="preserve"> des Bieters: </w:t>
      </w:r>
      <w:r w:rsidRPr="00A20817">
        <w:rPr>
          <w:rFonts w:ascii="Arial" w:hAnsi="Arial" w:cs="Arial"/>
          <w:sz w:val="22"/>
        </w:rPr>
        <w:fldChar w:fldCharType="begin"/>
      </w:r>
      <w:r w:rsidRPr="00A20817">
        <w:rPr>
          <w:rFonts w:ascii="Arial" w:hAnsi="Arial" w:cs="Arial"/>
          <w:sz w:val="22"/>
        </w:rPr>
        <w:instrText xml:space="preserve">  </w:instrText>
      </w:r>
      <w:r w:rsidRPr="00A20817">
        <w:rPr>
          <w:rFonts w:ascii="Arial" w:hAnsi="Arial" w:cs="Arial"/>
          <w:sz w:val="22"/>
        </w:rPr>
        <w:fldChar w:fldCharType="end"/>
      </w:r>
    </w:p>
    <w:p w14:paraId="3F1C6819" w14:textId="77777777" w:rsidR="005742CD" w:rsidRPr="00A20817" w:rsidRDefault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3FD27035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7277507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FC143DF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04556994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</w:rPr>
        <w:instrText xml:space="preserve"> FORMTEXT </w:instrText>
      </w:r>
      <w:r w:rsidRPr="00A20817">
        <w:rPr>
          <w:rFonts w:ascii="Arial" w:hAnsi="Arial" w:cs="Arial"/>
        </w:rPr>
      </w:r>
      <w:r w:rsidRPr="00A20817">
        <w:rPr>
          <w:rFonts w:ascii="Arial" w:hAnsi="Arial" w:cs="Arial"/>
        </w:rPr>
        <w:fldChar w:fldCharType="separate"/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  <w:noProof/>
        </w:rPr>
        <w:t> </w:t>
      </w:r>
      <w:r w:rsidRPr="00A20817">
        <w:rPr>
          <w:rFonts w:ascii="Arial" w:hAnsi="Arial" w:cs="Arial"/>
        </w:rPr>
        <w:fldChar w:fldCharType="end"/>
      </w:r>
    </w:p>
    <w:p w14:paraId="5BC002A5" w14:textId="77777777" w:rsidR="005742CD" w:rsidRPr="00A20817" w:rsidRDefault="005742CD">
      <w:pPr>
        <w:rPr>
          <w:rFonts w:ascii="Arial" w:hAnsi="Arial" w:cs="Arial"/>
        </w:rPr>
      </w:pPr>
    </w:p>
    <w:p w14:paraId="70325066" w14:textId="77777777" w:rsidR="005742CD" w:rsidRPr="00A20817" w:rsidRDefault="005742CD">
      <w:pPr>
        <w:rPr>
          <w:rFonts w:ascii="Arial" w:hAnsi="Arial" w:cs="Arial"/>
          <w:b/>
          <w:sz w:val="24"/>
          <w:lang w:val="it-IT"/>
        </w:rPr>
      </w:pPr>
      <w:r w:rsidRPr="00A20817">
        <w:rPr>
          <w:rFonts w:ascii="Arial" w:hAnsi="Arial" w:cs="Arial"/>
          <w:b/>
          <w:sz w:val="24"/>
          <w:lang w:val="it-IT"/>
        </w:rPr>
        <w:t>A N G E B O T</w:t>
      </w:r>
    </w:p>
    <w:p w14:paraId="55435ECD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1498C128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4336D779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29F522C9" w14:textId="77777777" w:rsidR="00654940" w:rsidRPr="00A20817" w:rsidRDefault="00654940" w:rsidP="00654940">
      <w:pPr>
        <w:rPr>
          <w:rFonts w:ascii="Arial" w:hAnsi="Arial" w:cs="Arial"/>
        </w:rPr>
      </w:pPr>
      <w:r w:rsidRPr="00A20817">
        <w:rPr>
          <w:rFonts w:ascii="Arial" w:hAnsi="Arial" w:cs="Arial"/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A20817">
        <w:rPr>
          <w:rFonts w:ascii="Arial" w:hAnsi="Arial" w:cs="Arial"/>
          <w:b/>
        </w:rPr>
        <w:instrText xml:space="preserve"> FORMTEXT </w:instrText>
      </w:r>
      <w:r w:rsidRPr="00A20817">
        <w:rPr>
          <w:rFonts w:ascii="Arial" w:hAnsi="Arial" w:cs="Arial"/>
          <w:b/>
        </w:rPr>
      </w:r>
      <w:r w:rsidRPr="00A20817">
        <w:rPr>
          <w:rFonts w:ascii="Arial" w:hAnsi="Arial" w:cs="Arial"/>
          <w:b/>
        </w:rPr>
        <w:fldChar w:fldCharType="separate"/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  <w:noProof/>
        </w:rPr>
        <w:t> </w:t>
      </w:r>
      <w:r w:rsidRPr="00A20817">
        <w:rPr>
          <w:rFonts w:ascii="Arial" w:hAnsi="Arial" w:cs="Arial"/>
          <w:b/>
        </w:rPr>
        <w:fldChar w:fldCharType="end"/>
      </w:r>
    </w:p>
    <w:p w14:paraId="3C444D17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234E3D8E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B9C2E08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019E9A4A" w14:textId="77777777" w:rsidR="005742CD" w:rsidRPr="00A20817" w:rsidRDefault="005742CD">
      <w:pPr>
        <w:rPr>
          <w:rFonts w:ascii="Arial" w:hAnsi="Arial" w:cs="Arial"/>
          <w:lang w:val="it-IT"/>
        </w:rPr>
      </w:pPr>
    </w:p>
    <w:p w14:paraId="3C91B0E5" w14:textId="02AC8BEE" w:rsidR="005742CD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für </w:t>
      </w:r>
      <w:r w:rsidR="00DC0499">
        <w:rPr>
          <w:rFonts w:ascii="Arial" w:hAnsi="Arial" w:cs="Arial"/>
          <w:b/>
          <w:sz w:val="19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7" w:name="Text1"/>
      <w:r w:rsidR="00DC0499">
        <w:rPr>
          <w:rFonts w:ascii="Arial" w:hAnsi="Arial" w:cs="Arial"/>
          <w:b/>
          <w:sz w:val="19"/>
        </w:rPr>
        <w:instrText xml:space="preserve"> FORMTEXT </w:instrText>
      </w:r>
      <w:r w:rsidR="00DC0499">
        <w:rPr>
          <w:rFonts w:ascii="Arial" w:hAnsi="Arial" w:cs="Arial"/>
          <w:b/>
          <w:sz w:val="19"/>
        </w:rPr>
      </w:r>
      <w:r w:rsidR="00DC0499">
        <w:rPr>
          <w:rFonts w:ascii="Arial" w:hAnsi="Arial" w:cs="Arial"/>
          <w:b/>
          <w:sz w:val="19"/>
        </w:rPr>
        <w:fldChar w:fldCharType="separate"/>
      </w:r>
      <w:r w:rsidR="008654C2" w:rsidRPr="008654C2">
        <w:t>Dienstleistungskonzession Schulverpflegung an Elmshorner Schulen</w:t>
      </w:r>
      <w:r w:rsidR="00DC0499">
        <w:rPr>
          <w:rFonts w:ascii="Arial" w:hAnsi="Arial" w:cs="Arial"/>
          <w:b/>
          <w:sz w:val="19"/>
        </w:rPr>
        <w:fldChar w:fldCharType="end"/>
      </w:r>
      <w:bookmarkEnd w:id="7"/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3C3C1AE2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68E01F4C" w14:textId="77777777" w:rsidR="005742CD" w:rsidRPr="00A20817" w:rsidRDefault="005742CD">
      <w:pPr>
        <w:rPr>
          <w:rFonts w:ascii="Arial" w:hAnsi="Arial" w:cs="Arial"/>
          <w:sz w:val="19"/>
        </w:rPr>
      </w:pPr>
    </w:p>
    <w:p w14:paraId="791DA695" w14:textId="77777777" w:rsidR="001C0CFF" w:rsidRDefault="001C0CFF">
      <w:pPr>
        <w:jc w:val="both"/>
        <w:rPr>
          <w:rFonts w:ascii="Arial" w:hAnsi="Arial" w:cs="Arial"/>
          <w:sz w:val="19"/>
        </w:rPr>
      </w:pPr>
    </w:p>
    <w:p w14:paraId="018CABA0" w14:textId="77777777" w:rsidR="005742CD" w:rsidRPr="00A20817" w:rsidRDefault="005742CD">
      <w:pPr>
        <w:jc w:val="both"/>
        <w:rPr>
          <w:rFonts w:ascii="Arial" w:hAnsi="Arial" w:cs="Arial"/>
        </w:rPr>
      </w:pPr>
      <w:r w:rsidRPr="00A20817">
        <w:rPr>
          <w:rFonts w:ascii="Arial" w:hAnsi="Arial" w:cs="Arial"/>
          <w:sz w:val="19"/>
        </w:rPr>
        <w:t>Ich/Wir biete(n) die Ausführung der in der beigefügten Leistungsbeschreibung enthaltenen Leistungen zu den von mir/uns eingesetzten Preisen und mit allen den Preis betreffenden Angaben wie folgt an:</w:t>
      </w:r>
    </w:p>
    <w:p w14:paraId="0CA0D898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381"/>
        <w:gridCol w:w="1361"/>
        <w:gridCol w:w="227"/>
        <w:gridCol w:w="2835"/>
        <w:gridCol w:w="918"/>
      </w:tblGrid>
      <w:tr w:rsidR="005742CD" w:rsidRPr="00A20817" w14:paraId="7E115018" w14:textId="77777777" w:rsidTr="007B1DB5">
        <w:trPr>
          <w:cantSplit/>
          <w:trHeight w:val="240"/>
        </w:trPr>
        <w:tc>
          <w:tcPr>
            <w:tcW w:w="1488" w:type="dxa"/>
          </w:tcPr>
          <w:p w14:paraId="11A1ECEE" w14:textId="77777777" w:rsidR="005742CD" w:rsidRPr="00A20817" w:rsidRDefault="005742CD">
            <w:pPr>
              <w:spacing w:line="360" w:lineRule="auto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</w:tc>
        <w:tc>
          <w:tcPr>
            <w:tcW w:w="2381" w:type="dxa"/>
          </w:tcPr>
          <w:p w14:paraId="0C0B1DCD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inkl. MwSt.</w:t>
            </w:r>
          </w:p>
          <w:p w14:paraId="2182E734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</w:t>
            </w:r>
            <w:r w:rsidRPr="00A20817">
              <w:rPr>
                <w:rFonts w:ascii="Arial" w:hAnsi="Arial" w:cs="Arial"/>
                <w:b/>
                <w:sz w:val="18"/>
              </w:rPr>
              <w:tab/>
              <w:t xml:space="preserve">        EUR</w:t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35EC67AE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</w:t>
            </w:r>
          </w:p>
          <w:p w14:paraId="49525FBB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(Rabatt)    v.H.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82F5F19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14:paraId="4C603DF0" w14:textId="77777777" w:rsidR="005742CD" w:rsidRPr="00A20817" w:rsidRDefault="007B1DB5" w:rsidP="007B1DB5">
            <w:pPr>
              <w:spacing w:before="6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Nebenangebote </w:t>
            </w:r>
            <w:r w:rsidR="005742CD" w:rsidRPr="00A20817">
              <w:rPr>
                <w:rFonts w:ascii="Arial" w:hAnsi="Arial" w:cs="Arial"/>
                <w:b/>
                <w:sz w:val="18"/>
              </w:rPr>
              <w:t xml:space="preserve">zum </w:t>
            </w:r>
            <w:r>
              <w:rPr>
                <w:rFonts w:ascii="Arial" w:hAnsi="Arial" w:cs="Arial"/>
                <w:b/>
                <w:sz w:val="18"/>
              </w:rPr>
              <w:t>H</w:t>
            </w:r>
            <w:r w:rsidR="005742CD" w:rsidRPr="00A20817">
              <w:rPr>
                <w:rFonts w:ascii="Arial" w:hAnsi="Arial" w:cs="Arial"/>
                <w:b/>
                <w:sz w:val="18"/>
              </w:rPr>
              <w:t>auptangebot</w:t>
            </w:r>
          </w:p>
          <w:p w14:paraId="233503C5" w14:textId="77777777" w:rsidR="00654940" w:rsidRPr="00A20817" w:rsidRDefault="00DC0499" w:rsidP="008C4CC2">
            <w:pPr>
              <w:spacing w:before="60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8" w:type="dxa"/>
            <w:vMerge w:val="restart"/>
          </w:tcPr>
          <w:p w14:paraId="43DE5F67" w14:textId="77777777" w:rsidR="005742CD" w:rsidRPr="00A20817" w:rsidRDefault="005742CD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Anzahl:</w:t>
            </w:r>
          </w:p>
          <w:p w14:paraId="44FECD28" w14:textId="77777777" w:rsidR="00654940" w:rsidRPr="00A20817" w:rsidRDefault="00DC0499">
            <w:pPr>
              <w:spacing w:before="60" w:line="360" w:lineRule="auto"/>
              <w:jc w:val="both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42F4C9C8" w14:textId="77777777" w:rsidTr="007B1DB5">
        <w:trPr>
          <w:cantSplit/>
          <w:trHeight w:val="240"/>
        </w:trPr>
        <w:tc>
          <w:tcPr>
            <w:tcW w:w="1488" w:type="dxa"/>
          </w:tcPr>
          <w:p w14:paraId="793A9D61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</w:t>
            </w:r>
          </w:p>
        </w:tc>
        <w:tc>
          <w:tcPr>
            <w:tcW w:w="2381" w:type="dxa"/>
          </w:tcPr>
          <w:p w14:paraId="58B48B65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14:paraId="215496F5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52FF2B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14:paraId="5B8056A3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918" w:type="dxa"/>
            <w:vMerge/>
          </w:tcPr>
          <w:p w14:paraId="65888F78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3EDD9AB" w14:textId="77777777" w:rsidR="005742CD" w:rsidRPr="00A20817" w:rsidRDefault="005742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062"/>
        <w:gridCol w:w="2778"/>
      </w:tblGrid>
      <w:tr w:rsidR="005742CD" w:rsidRPr="00A20817" w14:paraId="27790821" w14:textId="77777777">
        <w:trPr>
          <w:cantSplit/>
          <w:trHeight w:val="240"/>
        </w:trPr>
        <w:tc>
          <w:tcPr>
            <w:tcW w:w="3402" w:type="dxa"/>
          </w:tcPr>
          <w:p w14:paraId="16C45110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Hauptangebot</w:t>
            </w:r>
          </w:p>
          <w:p w14:paraId="0466816C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bei losweiser Vergabe</w:t>
            </w:r>
          </w:p>
        </w:tc>
        <w:tc>
          <w:tcPr>
            <w:tcW w:w="3062" w:type="dxa"/>
          </w:tcPr>
          <w:p w14:paraId="6B7FBEF5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Endbetrag mit MwSt.</w:t>
            </w:r>
          </w:p>
          <w:p w14:paraId="1ECDBC16" w14:textId="77777777" w:rsidR="005742CD" w:rsidRPr="00A20817" w:rsidRDefault="005742CD">
            <w:pPr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(ohne Nachlass)                       EUR</w:t>
            </w:r>
          </w:p>
        </w:tc>
        <w:tc>
          <w:tcPr>
            <w:tcW w:w="2778" w:type="dxa"/>
          </w:tcPr>
          <w:p w14:paraId="55B54DDD" w14:textId="77777777" w:rsidR="005742CD" w:rsidRPr="00A20817" w:rsidRDefault="005742CD">
            <w:pPr>
              <w:spacing w:before="120"/>
              <w:jc w:val="both"/>
              <w:rPr>
                <w:rFonts w:ascii="Arial" w:hAnsi="Arial" w:cs="Arial"/>
                <w:b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</w:rPr>
              <w:t>Preisnachlass (Rabatt)       v.H.</w:t>
            </w:r>
          </w:p>
        </w:tc>
      </w:tr>
      <w:tr w:rsidR="005742CD" w:rsidRPr="00A20817" w14:paraId="29F7501B" w14:textId="77777777">
        <w:trPr>
          <w:cantSplit/>
          <w:trHeight w:val="240"/>
        </w:trPr>
        <w:tc>
          <w:tcPr>
            <w:tcW w:w="3402" w:type="dxa"/>
          </w:tcPr>
          <w:p w14:paraId="6939A297" w14:textId="77777777" w:rsidR="005742CD" w:rsidRPr="00A20817" w:rsidRDefault="005742CD" w:rsidP="00DC0499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31F7B6E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49CF1F79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3814FD7C" w14:textId="77777777">
        <w:trPr>
          <w:cantSplit/>
          <w:trHeight w:val="240"/>
        </w:trPr>
        <w:tc>
          <w:tcPr>
            <w:tcW w:w="3402" w:type="dxa"/>
          </w:tcPr>
          <w:p w14:paraId="0FC8EBE9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2A0F03CA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1D11346D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7444BE04" w14:textId="77777777">
        <w:trPr>
          <w:cantSplit/>
          <w:trHeight w:val="240"/>
        </w:trPr>
        <w:tc>
          <w:tcPr>
            <w:tcW w:w="3402" w:type="dxa"/>
          </w:tcPr>
          <w:p w14:paraId="184D4741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67B34DD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64BE5160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5995E4FD" w14:textId="77777777">
        <w:trPr>
          <w:cantSplit/>
          <w:trHeight w:val="240"/>
        </w:trPr>
        <w:tc>
          <w:tcPr>
            <w:tcW w:w="3402" w:type="dxa"/>
          </w:tcPr>
          <w:p w14:paraId="0C3AA01C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Los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062" w:type="dxa"/>
          </w:tcPr>
          <w:p w14:paraId="401D0101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33BC4AFF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6B76EBE1" w14:textId="77777777">
        <w:trPr>
          <w:cantSplit/>
          <w:trHeight w:val="240"/>
        </w:trPr>
        <w:tc>
          <w:tcPr>
            <w:tcW w:w="3402" w:type="dxa"/>
          </w:tcPr>
          <w:p w14:paraId="667E9B45" w14:textId="77777777" w:rsidR="005742CD" w:rsidRPr="00A20817" w:rsidRDefault="005742CD">
            <w:pPr>
              <w:spacing w:line="360" w:lineRule="auto"/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Summe Gesamtangebot über alle Lose</w:t>
            </w:r>
          </w:p>
        </w:tc>
        <w:tc>
          <w:tcPr>
            <w:tcW w:w="3062" w:type="dxa"/>
          </w:tcPr>
          <w:p w14:paraId="22178C58" w14:textId="77777777" w:rsidR="005742CD" w:rsidRPr="00A20817" w:rsidRDefault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7C6FE37B" w14:textId="77777777" w:rsidR="005742CD" w:rsidRPr="00A20817" w:rsidRDefault="00654940" w:rsidP="00654940">
            <w:pPr>
              <w:spacing w:line="360" w:lineRule="auto"/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386D8C3F" w14:textId="77777777">
        <w:trPr>
          <w:cantSplit/>
          <w:trHeight w:val="240"/>
        </w:trPr>
        <w:tc>
          <w:tcPr>
            <w:tcW w:w="3402" w:type="dxa"/>
            <w:vMerge w:val="restart"/>
          </w:tcPr>
          <w:p w14:paraId="4C43FCD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zusätzlicher Preisnachlass bei</w:t>
            </w:r>
            <w:r w:rsidR="00654940" w:rsidRPr="00A20817">
              <w:rPr>
                <w:rFonts w:ascii="Arial" w:hAnsi="Arial" w:cs="Arial"/>
                <w:sz w:val="18"/>
              </w:rPr>
              <w:t xml:space="preserve"> 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DC0499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67489A4D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Zusammenfassung</w:t>
            </w:r>
          </w:p>
        </w:tc>
        <w:tc>
          <w:tcPr>
            <w:tcW w:w="3062" w:type="dxa"/>
          </w:tcPr>
          <w:p w14:paraId="67546B04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aller Lose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C9A59A3" w14:textId="77777777" w:rsidR="005742CD" w:rsidRPr="00A20817" w:rsidRDefault="00654940">
            <w:pPr>
              <w:jc w:val="right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  <w:tr w:rsidR="005742CD" w:rsidRPr="00A20817" w14:paraId="2DC8D545" w14:textId="77777777">
        <w:trPr>
          <w:cantSplit/>
          <w:trHeight w:val="240"/>
        </w:trPr>
        <w:tc>
          <w:tcPr>
            <w:tcW w:w="3402" w:type="dxa"/>
            <w:vMerge/>
          </w:tcPr>
          <w:p w14:paraId="5DAA120B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3062" w:type="dxa"/>
          </w:tcPr>
          <w:p w14:paraId="608322EF" w14:textId="77777777" w:rsidR="005742CD" w:rsidRPr="00A20817" w:rsidRDefault="005742CD">
            <w:pPr>
              <w:jc w:val="both"/>
              <w:rPr>
                <w:rFonts w:ascii="Arial" w:hAnsi="Arial" w:cs="Arial"/>
                <w:sz w:val="18"/>
              </w:rPr>
            </w:pPr>
            <w:r w:rsidRPr="00A20817">
              <w:rPr>
                <w:rFonts w:ascii="Arial" w:hAnsi="Arial" w:cs="Arial"/>
                <w:sz w:val="18"/>
              </w:rPr>
              <w:t>der Lose Nr. ....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="00654940" w:rsidRPr="00A2081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778" w:type="dxa"/>
          </w:tcPr>
          <w:p w14:paraId="21E01D18" w14:textId="77777777" w:rsidR="005742CD" w:rsidRPr="00A20817" w:rsidRDefault="00DC0499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</w:tr>
    </w:tbl>
    <w:p w14:paraId="0CAA90B6" w14:textId="77777777" w:rsidR="005742CD" w:rsidRPr="00A20817" w:rsidRDefault="005742CD">
      <w:pPr>
        <w:rPr>
          <w:rFonts w:ascii="Arial" w:hAnsi="Arial" w:cs="Arial"/>
        </w:rPr>
      </w:pPr>
    </w:p>
    <w:p w14:paraId="067E4507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halte(n) mich/uns bis zum Ablauf der Bindefrist an mein/unser Angebot gebunden.</w:t>
      </w:r>
    </w:p>
    <w:p w14:paraId="352AC5C8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44F251E3" w14:textId="77777777" w:rsidR="005742CD" w:rsidRPr="00A20817" w:rsidRDefault="00E63358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</w:t>
      </w:r>
      <w:r w:rsidR="005742CD" w:rsidRPr="00A20817">
        <w:rPr>
          <w:rFonts w:ascii="Arial" w:hAnsi="Arial" w:cs="Arial"/>
          <w:sz w:val="19"/>
        </w:rPr>
        <w:t xml:space="preserve">ie Allgemeinen Vertragsbedingungen für die Ausführung von Leistungen (VOL/B) in der geltenden Fassung </w:t>
      </w:r>
      <w:r w:rsidRPr="00A20817">
        <w:rPr>
          <w:rFonts w:ascii="Arial" w:hAnsi="Arial" w:cs="Arial"/>
          <w:sz w:val="19"/>
        </w:rPr>
        <w:t xml:space="preserve">werden </w:t>
      </w:r>
      <w:r w:rsidR="005742CD" w:rsidRPr="00A20817">
        <w:rPr>
          <w:rFonts w:ascii="Arial" w:hAnsi="Arial" w:cs="Arial"/>
          <w:sz w:val="19"/>
        </w:rPr>
        <w:t>B</w:t>
      </w:r>
      <w:r w:rsidRPr="00A20817">
        <w:rPr>
          <w:rFonts w:ascii="Arial" w:hAnsi="Arial" w:cs="Arial"/>
          <w:sz w:val="19"/>
        </w:rPr>
        <w:t>estandteil des Vertrages.</w:t>
      </w:r>
    </w:p>
    <w:p w14:paraId="1F3C4F34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</w:p>
    <w:p w14:paraId="67B73A48" w14:textId="77777777" w:rsidR="005742CD" w:rsidRPr="00A20817" w:rsidRDefault="005742CD" w:rsidP="009E35A4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Verjährungsfrist für Mäng</w:t>
      </w:r>
      <w:r w:rsidR="009E35A4">
        <w:rPr>
          <w:rFonts w:ascii="Arial" w:hAnsi="Arial" w:cs="Arial"/>
          <w:sz w:val="19"/>
        </w:rPr>
        <w:t xml:space="preserve">elansprüche auf die von mir/uns angebotenen Leistungen </w:t>
      </w:r>
      <w:r w:rsidRPr="00A20817">
        <w:rPr>
          <w:rFonts w:ascii="Arial" w:hAnsi="Arial" w:cs="Arial"/>
          <w:sz w:val="19"/>
        </w:rPr>
        <w:t>beträgt</w:t>
      </w:r>
      <w:r w:rsidR="007B1DB5">
        <w:rPr>
          <w:rFonts w:ascii="Arial" w:hAnsi="Arial" w:cs="Arial"/>
          <w:sz w:val="19"/>
        </w:rPr>
        <w:t xml:space="preserve"> 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instrText xml:space="preserve"> FORMTEXT </w:instrTex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separate"/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noProof/>
          <w:sz w:val="18"/>
          <w:szCs w:val="18"/>
          <w:u w:val="single"/>
        </w:rPr>
        <w:t> </w:t>
      </w:r>
      <w:r w:rsidR="00654940" w:rsidRPr="00921057">
        <w:rPr>
          <w:rFonts w:ascii="Arial" w:hAnsi="Arial" w:cs="Arial"/>
          <w:b/>
          <w:sz w:val="18"/>
          <w:szCs w:val="18"/>
          <w:u w:val="single"/>
        </w:rPr>
        <w:fldChar w:fldCharType="end"/>
      </w:r>
      <w:r w:rsidR="007B1DB5">
        <w:rPr>
          <w:rFonts w:ascii="Arial" w:hAnsi="Arial" w:cs="Arial"/>
          <w:b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>Mo</w:t>
      </w:r>
      <w:r w:rsidR="009E35A4">
        <w:rPr>
          <w:rFonts w:ascii="Arial" w:hAnsi="Arial" w:cs="Arial"/>
          <w:sz w:val="19"/>
        </w:rPr>
        <w:t>-</w:t>
      </w:r>
      <w:r w:rsidRPr="00A20817">
        <w:rPr>
          <w:rFonts w:ascii="Arial" w:hAnsi="Arial" w:cs="Arial"/>
          <w:sz w:val="19"/>
        </w:rPr>
        <w:t>nate (mindestens jedoch die gesetzliche Frist von 24 Monaten)</w:t>
      </w:r>
      <w:r w:rsidR="009E35A4">
        <w:rPr>
          <w:rFonts w:ascii="Arial" w:hAnsi="Arial" w:cs="Arial"/>
          <w:sz w:val="19"/>
        </w:rPr>
        <w:t>.</w:t>
      </w:r>
    </w:p>
    <w:p w14:paraId="7B43C56D" w14:textId="77777777" w:rsidR="001D37FC" w:rsidRPr="00A20817" w:rsidRDefault="001D37FC" w:rsidP="00A20817">
      <w:pPr>
        <w:jc w:val="both"/>
        <w:rPr>
          <w:rFonts w:ascii="Arial" w:hAnsi="Arial" w:cs="Arial"/>
          <w:sz w:val="16"/>
          <w:szCs w:val="16"/>
        </w:rPr>
      </w:pPr>
    </w:p>
    <w:p w14:paraId="71F9EEAA" w14:textId="77777777" w:rsidR="005742CD" w:rsidRPr="00A20817" w:rsidRDefault="005742CD">
      <w:p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erkläre(n):</w:t>
      </w:r>
      <w:r w:rsidRPr="00A20817">
        <w:rPr>
          <w:rFonts w:ascii="Arial" w:hAnsi="Arial" w:cs="Arial"/>
          <w:sz w:val="19"/>
        </w:rPr>
        <w:fldChar w:fldCharType="begin"/>
      </w:r>
      <w:r w:rsidRPr="00A20817">
        <w:rPr>
          <w:rFonts w:ascii="Arial" w:hAnsi="Arial" w:cs="Arial"/>
          <w:sz w:val="19"/>
        </w:rPr>
        <w:instrText xml:space="preserve">  </w:instrText>
      </w:r>
      <w:r w:rsidRPr="00A20817">
        <w:rPr>
          <w:rFonts w:ascii="Arial" w:hAnsi="Arial" w:cs="Arial"/>
          <w:sz w:val="19"/>
        </w:rPr>
        <w:fldChar w:fldCharType="end"/>
      </w:r>
    </w:p>
    <w:p w14:paraId="1C45EA91" w14:textId="77777777" w:rsidR="005742CD" w:rsidRPr="00A20817" w:rsidRDefault="005742CD">
      <w:pPr>
        <w:rPr>
          <w:rFonts w:ascii="Arial" w:hAnsi="Arial" w:cs="Arial"/>
          <w:sz w:val="12"/>
          <w:szCs w:val="12"/>
        </w:rPr>
      </w:pP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424D1E" w:rsidRPr="00A20817" w14:paraId="0D43F8F3" w14:textId="77777777" w:rsidTr="00AA1963">
        <w:tc>
          <w:tcPr>
            <w:tcW w:w="3686" w:type="dxa"/>
          </w:tcPr>
          <w:p w14:paraId="41448B6D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Mitglied der Berufsgenossenschaft</w:t>
            </w:r>
          </w:p>
          <w:p w14:paraId="7DA5AAC3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3685" w:type="dxa"/>
          </w:tcPr>
          <w:p w14:paraId="5794F6B2" w14:textId="77777777" w:rsidR="00424D1E" w:rsidRPr="00A20817" w:rsidRDefault="00424D1E" w:rsidP="007B1DB5">
            <w:pPr>
              <w:rPr>
                <w:rFonts w:ascii="Arial" w:hAnsi="Arial" w:cs="Arial"/>
                <w:sz w:val="19"/>
              </w:rPr>
            </w:pPr>
            <w:r w:rsidRPr="00A20817">
              <w:rPr>
                <w:rFonts w:ascii="Arial" w:hAnsi="Arial" w:cs="Arial"/>
                <w:sz w:val="19"/>
              </w:rPr>
              <w:t>unter Nr.:</w:t>
            </w:r>
          </w:p>
          <w:p w14:paraId="08C8EE3F" w14:textId="77777777" w:rsidR="00424D1E" w:rsidRDefault="00424D1E" w:rsidP="00424D1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F68A9BA" w14:textId="77777777" w:rsidR="00424D1E" w:rsidRPr="00A20817" w:rsidRDefault="00424D1E" w:rsidP="00424D1E">
            <w:pPr>
              <w:rPr>
                <w:rFonts w:ascii="Arial" w:hAnsi="Arial" w:cs="Arial"/>
                <w:sz w:val="19"/>
              </w:rPr>
            </w:pPr>
          </w:p>
        </w:tc>
      </w:tr>
    </w:tbl>
    <w:p w14:paraId="03B2347C" w14:textId="77777777" w:rsidR="005742CD" w:rsidRPr="00A20817" w:rsidRDefault="005742CD">
      <w:pPr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Ich bin/Wir </w:t>
      </w:r>
      <w:r w:rsidR="007B1DB5">
        <w:rPr>
          <w:rFonts w:ascii="Arial" w:hAnsi="Arial" w:cs="Arial"/>
          <w:sz w:val="19"/>
        </w:rPr>
        <w:t>s</w:t>
      </w:r>
      <w:r w:rsidRPr="00A20817">
        <w:rPr>
          <w:rFonts w:ascii="Arial" w:hAnsi="Arial" w:cs="Arial"/>
          <w:sz w:val="19"/>
        </w:rPr>
        <w:t>ind</w:t>
      </w:r>
      <w:r w:rsidR="00A20817">
        <w:rPr>
          <w:rFonts w:ascii="Arial" w:hAnsi="Arial" w:cs="Arial"/>
          <w:sz w:val="19"/>
        </w:rPr>
        <w:t xml:space="preserve"> </w:t>
      </w:r>
    </w:p>
    <w:p w14:paraId="669420FB" w14:textId="77777777" w:rsidR="00AB1121" w:rsidRPr="00A20817" w:rsidRDefault="00AB1121" w:rsidP="00AB1121">
      <w:pPr>
        <w:tabs>
          <w:tab w:val="left" w:pos="1843"/>
          <w:tab w:val="left" w:pos="2268"/>
        </w:tabs>
        <w:ind w:left="284"/>
        <w:rPr>
          <w:rFonts w:ascii="Arial" w:hAnsi="Arial" w:cs="Arial"/>
          <w:sz w:val="12"/>
          <w:szCs w:val="12"/>
        </w:rPr>
      </w:pPr>
    </w:p>
    <w:p w14:paraId="5BC23644" w14:textId="77777777" w:rsidR="007B1DB5" w:rsidRDefault="007B1DB5" w:rsidP="007B1DB5">
      <w:pPr>
        <w:tabs>
          <w:tab w:val="left" w:pos="1843"/>
          <w:tab w:val="left" w:pos="2268"/>
        </w:tabs>
        <w:ind w:left="284"/>
        <w:rPr>
          <w:rFonts w:ascii="Arial" w:hAnsi="Arial" w:cs="Arial"/>
          <w:sz w:val="18"/>
        </w:rPr>
      </w:pPr>
    </w:p>
    <w:p w14:paraId="44A8BCEC" w14:textId="77777777" w:rsidR="005742CD" w:rsidRDefault="007B1DB5" w:rsidP="00424D1E">
      <w:pPr>
        <w:tabs>
          <w:tab w:val="left" w:pos="1843"/>
          <w:tab w:val="left" w:pos="2268"/>
        </w:tabs>
        <w:ind w:left="1843"/>
        <w:rPr>
          <w:rFonts w:ascii="Arial" w:hAnsi="Arial" w:cs="Arial"/>
          <w:sz w:val="18"/>
        </w:rPr>
      </w:pPr>
      <w:r w:rsidRPr="007B1DB5">
        <w:rPr>
          <w:rFonts w:ascii="Arial" w:hAnsi="Arial" w:cs="Arial"/>
          <w:sz w:val="18"/>
        </w:rPr>
        <w:t>Bieterinnen und Bieter, die ihren Sitz nicht in der Bundesrepublik Deutschland haben, geben hier den für sie zuständigen Versicherungsträger an.</w:t>
      </w:r>
    </w:p>
    <w:p w14:paraId="18648AFE" w14:textId="77777777" w:rsidR="00B97BC8" w:rsidRDefault="00B97BC8" w:rsidP="00B97BC8">
      <w:pPr>
        <w:tabs>
          <w:tab w:val="left" w:pos="1843"/>
          <w:tab w:val="left" w:pos="2268"/>
        </w:tabs>
        <w:rPr>
          <w:rFonts w:ascii="Arial" w:hAnsi="Arial" w:cs="Arial"/>
          <w:sz w:val="18"/>
        </w:rPr>
      </w:pPr>
    </w:p>
    <w:p w14:paraId="64350345" w14:textId="77777777" w:rsidR="00B97BC8" w:rsidRPr="00B97BC8" w:rsidRDefault="00B97BC8" w:rsidP="00B97BC8">
      <w:pPr>
        <w:pStyle w:val="Listenabsatz"/>
        <w:numPr>
          <w:ilvl w:val="0"/>
          <w:numId w:val="25"/>
        </w:numPr>
        <w:tabs>
          <w:tab w:val="left" w:pos="1843"/>
          <w:tab w:val="left" w:pos="2268"/>
        </w:tabs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bin/Wir sind im Handelsregister eingetragen.</w:t>
      </w:r>
    </w:p>
    <w:tbl>
      <w:tblPr>
        <w:tblpPr w:leftFromText="141" w:rightFromText="141" w:vertAnchor="text" w:horzAnchor="margin" w:tblpXSpec="right" w:tblpY="52"/>
        <w:tblW w:w="7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686"/>
        <w:gridCol w:w="3685"/>
      </w:tblGrid>
      <w:tr w:rsidR="00B97BC8" w:rsidRPr="00A20817" w14:paraId="11E60A44" w14:textId="77777777" w:rsidTr="004F210C">
        <w:tc>
          <w:tcPr>
            <w:tcW w:w="3686" w:type="dxa"/>
          </w:tcPr>
          <w:p w14:paraId="60CB5577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Registergericht:</w:t>
            </w:r>
          </w:p>
          <w:p w14:paraId="739AA98B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0F67283E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  <w:tc>
          <w:tcPr>
            <w:tcW w:w="3685" w:type="dxa"/>
          </w:tcPr>
          <w:p w14:paraId="037F97FC" w14:textId="77777777" w:rsidR="00424D1E" w:rsidRDefault="00424D1E" w:rsidP="00056166">
            <w:pPr>
              <w:rPr>
                <w:rFonts w:ascii="Arial" w:hAnsi="Arial" w:cs="Arial"/>
                <w:sz w:val="18"/>
                <w:szCs w:val="18"/>
              </w:rPr>
            </w:pPr>
            <w:r w:rsidRPr="00424D1E">
              <w:rPr>
                <w:rFonts w:ascii="Arial" w:hAnsi="Arial" w:cs="Arial"/>
                <w:sz w:val="18"/>
                <w:szCs w:val="18"/>
              </w:rPr>
              <w:t>HR-Nr.:</w:t>
            </w:r>
          </w:p>
          <w:p w14:paraId="50F660A2" w14:textId="77777777" w:rsidR="00B97BC8" w:rsidRDefault="00B97BC8" w:rsidP="0005616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8"/>
                <w:szCs w:val="18"/>
              </w:rPr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  <w:p w14:paraId="16E608A3" w14:textId="77777777" w:rsidR="00B97BC8" w:rsidRPr="00A20817" w:rsidRDefault="00B97BC8" w:rsidP="00056166">
            <w:pPr>
              <w:rPr>
                <w:rFonts w:ascii="Arial" w:hAnsi="Arial" w:cs="Arial"/>
                <w:sz w:val="19"/>
              </w:rPr>
            </w:pPr>
          </w:p>
        </w:tc>
      </w:tr>
    </w:tbl>
    <w:p w14:paraId="41249D42" w14:textId="77777777" w:rsidR="00B97BC8" w:rsidRPr="00B97BC8" w:rsidRDefault="00B97BC8" w:rsidP="00B97BC8">
      <w:pPr>
        <w:pStyle w:val="Listenabsatz"/>
        <w:tabs>
          <w:tab w:val="left" w:pos="1843"/>
          <w:tab w:val="left" w:pos="2268"/>
        </w:tabs>
        <w:ind w:left="284"/>
        <w:rPr>
          <w:rFonts w:ascii="Arial" w:hAnsi="Arial" w:cs="Arial"/>
          <w:sz w:val="19"/>
          <w:szCs w:val="19"/>
        </w:rPr>
      </w:pPr>
    </w:p>
    <w:p w14:paraId="34B1BC8D" w14:textId="77777777" w:rsidR="007B1DB5" w:rsidRDefault="007B1DB5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219B4351" w14:textId="77777777" w:rsidR="00424D1E" w:rsidRPr="007B1DB5" w:rsidRDefault="00424D1E" w:rsidP="007B1DB5">
      <w:pPr>
        <w:tabs>
          <w:tab w:val="left" w:pos="1843"/>
          <w:tab w:val="left" w:pos="2268"/>
        </w:tabs>
        <w:ind w:left="397" w:hanging="397"/>
        <w:rPr>
          <w:rFonts w:ascii="Arial" w:hAnsi="Arial" w:cs="Arial"/>
          <w:sz w:val="18"/>
        </w:rPr>
      </w:pPr>
    </w:p>
    <w:p w14:paraId="5C7248F3" w14:textId="77777777" w:rsidR="005742CD" w:rsidRPr="00A20817" w:rsidRDefault="005742CD" w:rsidP="00547CB3">
      <w:pPr>
        <w:numPr>
          <w:ilvl w:val="0"/>
          <w:numId w:val="25"/>
        </w:numPr>
        <w:tabs>
          <w:tab w:val="clear" w:pos="360"/>
          <w:tab w:val="num" w:pos="426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lastRenderedPageBreak/>
        <w:t>Ich/Wir gehöre(n) zu</w:t>
      </w:r>
    </w:p>
    <w:p w14:paraId="276579E8" w14:textId="77777777" w:rsidR="00AB1121" w:rsidRPr="00A20817" w:rsidRDefault="00AB1121" w:rsidP="00AB1121">
      <w:pPr>
        <w:ind w:left="284"/>
        <w:rPr>
          <w:rFonts w:ascii="Arial" w:hAnsi="Arial" w:cs="Arial"/>
          <w:sz w:val="4"/>
          <w:szCs w:val="4"/>
        </w:rPr>
      </w:pPr>
    </w:p>
    <w:p w14:paraId="7B0274C5" w14:textId="77777777" w:rsidR="005742CD" w:rsidRDefault="00654940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Handwerk</w:t>
      </w:r>
      <w:r w:rsidR="005742CD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Industrie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0C56B9" w:rsidRPr="00A20817">
        <w:rPr>
          <w:rFonts w:ascii="Arial" w:hAnsi="Arial" w:cs="Arial"/>
          <w:sz w:val="19"/>
        </w:rPr>
        <w:t xml:space="preserve"> Handel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Versorgungsunternehmen </w:t>
      </w:r>
      <w:r w:rsidR="000C56B9" w:rsidRPr="00A20817">
        <w:rPr>
          <w:rFonts w:ascii="Arial" w:hAnsi="Arial" w:cs="Arial"/>
          <w:sz w:val="19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Sonstige</w:t>
      </w:r>
    </w:p>
    <w:p w14:paraId="2846B250" w14:textId="77777777" w:rsidR="00386CB5" w:rsidRPr="00A20817" w:rsidRDefault="00386CB5" w:rsidP="000C56B9">
      <w:pPr>
        <w:numPr>
          <w:ilvl w:val="12"/>
          <w:numId w:val="0"/>
        </w:numPr>
        <w:tabs>
          <w:tab w:val="left" w:pos="357"/>
          <w:tab w:val="left" w:pos="1843"/>
          <w:tab w:val="left" w:pos="3119"/>
          <w:tab w:val="left" w:pos="4253"/>
          <w:tab w:val="left" w:pos="6804"/>
        </w:tabs>
        <w:ind w:firstLine="284"/>
        <w:rPr>
          <w:rFonts w:ascii="Arial" w:hAnsi="Arial" w:cs="Arial"/>
          <w:sz w:val="19"/>
        </w:rPr>
      </w:pPr>
    </w:p>
    <w:p w14:paraId="3B336D92" w14:textId="77777777" w:rsidR="005742CD" w:rsidRPr="00A20817" w:rsidRDefault="005742CD" w:rsidP="000C56B9">
      <w:pPr>
        <w:numPr>
          <w:ilvl w:val="12"/>
          <w:numId w:val="0"/>
        </w:numPr>
        <w:ind w:left="426"/>
        <w:rPr>
          <w:rFonts w:ascii="Arial" w:hAnsi="Arial" w:cs="Arial"/>
          <w:sz w:val="12"/>
          <w:szCs w:val="12"/>
        </w:rPr>
      </w:pPr>
    </w:p>
    <w:p w14:paraId="3EFF50F5" w14:textId="77777777" w:rsidR="005742CD" w:rsidRPr="00A20817" w:rsidRDefault="005742CD">
      <w:pPr>
        <w:tabs>
          <w:tab w:val="left" w:pos="2127"/>
        </w:tabs>
        <w:rPr>
          <w:rFonts w:ascii="Arial" w:hAnsi="Arial" w:cs="Arial"/>
          <w:sz w:val="12"/>
          <w:szCs w:val="12"/>
        </w:rPr>
      </w:pPr>
    </w:p>
    <w:p w14:paraId="63D19574" w14:textId="77777777" w:rsidR="00AB1121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ind w:left="360" w:hanging="360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 bin/Wir sind ein ausländisches Unternehmen</w:t>
      </w:r>
    </w:p>
    <w:p w14:paraId="7A5F63CB" w14:textId="77777777" w:rsidR="00AB1121" w:rsidRPr="00A20817" w:rsidRDefault="00AB1121" w:rsidP="00AB1121">
      <w:pPr>
        <w:tabs>
          <w:tab w:val="left" w:pos="2552"/>
        </w:tabs>
        <w:ind w:left="360"/>
        <w:rPr>
          <w:rFonts w:ascii="Arial" w:hAnsi="Arial" w:cs="Arial"/>
          <w:sz w:val="12"/>
          <w:szCs w:val="12"/>
        </w:rPr>
      </w:pPr>
    </w:p>
    <w:p w14:paraId="38846F16" w14:textId="77777777" w:rsidR="005742CD" w:rsidRPr="00A20817" w:rsidRDefault="00CB60DE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47CB3" w:rsidRPr="00A20817">
        <w:rPr>
          <w:rFonts w:ascii="Arial" w:hAnsi="Arial" w:cs="Arial"/>
          <w:sz w:val="19"/>
        </w:rPr>
        <w:t xml:space="preserve"> EU-Staat</w:t>
      </w:r>
      <w:r w:rsidR="00547CB3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2A5BD7" w:rsidRPr="00A20817">
        <w:rPr>
          <w:rFonts w:ascii="Arial" w:hAnsi="Arial" w:cs="Arial"/>
          <w:sz w:val="19"/>
        </w:rPr>
        <w:t xml:space="preserve"> </w:t>
      </w:r>
      <w:r w:rsidR="005742CD" w:rsidRPr="00A20817">
        <w:rPr>
          <w:rFonts w:ascii="Arial" w:hAnsi="Arial" w:cs="Arial"/>
          <w:sz w:val="19"/>
        </w:rPr>
        <w:t>Staat des WTO-Abkommens</w:t>
      </w:r>
      <w:r w:rsidR="005742CD" w:rsidRPr="00A20817">
        <w:rPr>
          <w:rFonts w:ascii="Arial" w:hAnsi="Arial" w:cs="Arial"/>
          <w:sz w:val="19"/>
        </w:rPr>
        <w:tab/>
      </w:r>
      <w:r w:rsidR="005742CD" w:rsidRPr="00A20817">
        <w:rPr>
          <w:rFonts w:ascii="Arial" w:hAnsi="Arial" w:cs="Arial"/>
          <w:sz w:val="19"/>
        </w:rPr>
        <w:tab/>
      </w:r>
      <w:r w:rsidR="00654940" w:rsidRPr="00A20817">
        <w:rPr>
          <w:rFonts w:ascii="Arial" w:hAnsi="Arial" w:cs="Arial"/>
          <w:sz w:val="18"/>
          <w:szCs w:val="18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r w:rsidR="00654940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="00654940"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anderer Staat</w:t>
      </w:r>
    </w:p>
    <w:p w14:paraId="4BA68113" w14:textId="77777777" w:rsidR="009935BB" w:rsidRPr="00A20817" w:rsidRDefault="009935BB" w:rsidP="00CB60DE">
      <w:p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</w:p>
    <w:p w14:paraId="4DB286D3" w14:textId="77777777" w:rsidR="009935BB" w:rsidRPr="00A20817" w:rsidRDefault="009935BB" w:rsidP="009935BB">
      <w:pPr>
        <w:pStyle w:val="Listenabsatz"/>
        <w:numPr>
          <w:ilvl w:val="0"/>
          <w:numId w:val="25"/>
        </w:numPr>
        <w:tabs>
          <w:tab w:val="left" w:pos="284"/>
          <w:tab w:val="left" w:pos="2552"/>
          <w:tab w:val="left" w:pos="4253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</w:rPr>
        <w:t xml:space="preserve">Ich/Wir beabsichtige(n), die Leistungen im Rahmen einer Bietergemeinschaft zu erbringen. Die ausgefüllte </w:t>
      </w:r>
      <w:r w:rsidRPr="00A20817">
        <w:rPr>
          <w:rFonts w:ascii="Arial" w:hAnsi="Arial" w:cs="Arial"/>
          <w:sz w:val="19"/>
          <w:u w:val="single"/>
        </w:rPr>
        <w:t xml:space="preserve">Erklärung </w:t>
      </w:r>
      <w:r w:rsidR="00845EA5" w:rsidRPr="00A20817">
        <w:rPr>
          <w:rFonts w:ascii="Arial" w:hAnsi="Arial" w:cs="Arial"/>
          <w:sz w:val="19"/>
          <w:u w:val="single"/>
        </w:rPr>
        <w:t>Bewerber-/</w:t>
      </w:r>
      <w:r w:rsidRPr="00A20817">
        <w:rPr>
          <w:rFonts w:ascii="Arial" w:hAnsi="Arial" w:cs="Arial"/>
          <w:sz w:val="19"/>
          <w:u w:val="single"/>
        </w:rPr>
        <w:t>Bietergemeinschaft</w:t>
      </w:r>
      <w:r w:rsidRPr="00A20817">
        <w:rPr>
          <w:rFonts w:ascii="Arial" w:hAnsi="Arial" w:cs="Arial"/>
          <w:sz w:val="19"/>
        </w:rPr>
        <w:t xml:space="preserve"> ist beigefügt.</w:t>
      </w:r>
    </w:p>
    <w:p w14:paraId="54EB2D16" w14:textId="77777777" w:rsidR="005742CD" w:rsidRPr="00A20817" w:rsidRDefault="005742CD">
      <w:pPr>
        <w:tabs>
          <w:tab w:val="left" w:pos="2552"/>
        </w:tabs>
        <w:rPr>
          <w:rFonts w:ascii="Arial" w:hAnsi="Arial" w:cs="Arial"/>
          <w:sz w:val="12"/>
          <w:szCs w:val="12"/>
        </w:rPr>
      </w:pPr>
    </w:p>
    <w:p w14:paraId="5D2D7610" w14:textId="77777777" w:rsidR="005742CD" w:rsidRPr="00A20817" w:rsidRDefault="00654940" w:rsidP="00547CB3">
      <w:pPr>
        <w:numPr>
          <w:ilvl w:val="0"/>
          <w:numId w:val="25"/>
        </w:numPr>
        <w:tabs>
          <w:tab w:val="clear" w:pos="360"/>
          <w:tab w:val="num" w:pos="284"/>
          <w:tab w:val="left" w:pos="2552"/>
        </w:tabs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5742CD" w:rsidRPr="00A20817">
        <w:rPr>
          <w:rFonts w:ascii="Arial" w:hAnsi="Arial" w:cs="Arial"/>
          <w:sz w:val="19"/>
        </w:rPr>
        <w:t xml:space="preserve"> Ich/Wir </w:t>
      </w:r>
      <w:r w:rsidR="009935BB" w:rsidRPr="00A20817">
        <w:rPr>
          <w:rFonts w:ascii="Arial" w:hAnsi="Arial" w:cs="Arial"/>
          <w:sz w:val="19"/>
        </w:rPr>
        <w:t xml:space="preserve">beabsichtige(n), Leistungen an Unterauftragnehmer bzw. im Rahmen der Eignungsleihe weiterzugeben. Die ausgefüllte </w:t>
      </w:r>
      <w:r w:rsidR="009935BB" w:rsidRPr="00A20817">
        <w:rPr>
          <w:rFonts w:ascii="Arial" w:hAnsi="Arial" w:cs="Arial"/>
          <w:sz w:val="19"/>
          <w:u w:val="single"/>
        </w:rPr>
        <w:t>Erklärung Unterauftr</w:t>
      </w:r>
      <w:r w:rsidR="000622A4" w:rsidRPr="00A20817">
        <w:rPr>
          <w:rFonts w:ascii="Arial" w:hAnsi="Arial" w:cs="Arial"/>
          <w:sz w:val="19"/>
          <w:u w:val="single"/>
        </w:rPr>
        <w:t>äge</w:t>
      </w:r>
      <w:r w:rsidR="009935BB" w:rsidRPr="00A20817">
        <w:rPr>
          <w:rFonts w:ascii="Arial" w:hAnsi="Arial" w:cs="Arial"/>
          <w:sz w:val="19"/>
          <w:u w:val="single"/>
        </w:rPr>
        <w:t>/Eignungsleihe</w:t>
      </w:r>
      <w:r w:rsidR="009935BB" w:rsidRPr="00A20817">
        <w:rPr>
          <w:rFonts w:ascii="Arial" w:hAnsi="Arial" w:cs="Arial"/>
          <w:sz w:val="19"/>
        </w:rPr>
        <w:t xml:space="preserve"> ist beigefügt.</w:t>
      </w:r>
    </w:p>
    <w:p w14:paraId="3417322F" w14:textId="77777777" w:rsidR="006B333E" w:rsidRPr="00A20817" w:rsidRDefault="006B333E" w:rsidP="009935BB">
      <w:pPr>
        <w:tabs>
          <w:tab w:val="left" w:pos="2552"/>
        </w:tabs>
        <w:rPr>
          <w:rFonts w:ascii="Arial" w:hAnsi="Arial" w:cs="Arial"/>
          <w:sz w:val="16"/>
          <w:szCs w:val="16"/>
        </w:rPr>
      </w:pPr>
    </w:p>
    <w:p w14:paraId="78ECFDE7" w14:textId="77777777" w:rsidR="005742CD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tab/>
      </w:r>
      <w:r w:rsidR="00547CB3"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47CB3"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="00547CB3"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Auftragsteile an andere Unternehmen zu vergeben (Unteraufträge nach § 26 UVgO)</w:t>
      </w:r>
    </w:p>
    <w:p w14:paraId="36D5760A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6"/>
          <w:szCs w:val="16"/>
        </w:rPr>
      </w:pPr>
    </w:p>
    <w:p w14:paraId="361E1F7F" w14:textId="77777777" w:rsidR="009935BB" w:rsidRPr="00A20817" w:rsidRDefault="009935BB" w:rsidP="003F4DC1">
      <w:pPr>
        <w:tabs>
          <w:tab w:val="left" w:pos="2552"/>
        </w:tabs>
        <w:ind w:left="546" w:hanging="262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8"/>
          <w:szCs w:val="18"/>
        </w:rPr>
        <w:tab/>
      </w: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Ich/Wir beabsichtige(n) in Bezug auf die erforderliche wirtschaftliche und finanzielle oder technische und berufliche Leistungsfähigkeit</w:t>
      </w:r>
      <w:r w:rsidR="00003032" w:rsidRPr="00A20817">
        <w:rPr>
          <w:rFonts w:ascii="Arial" w:hAnsi="Arial" w:cs="Arial"/>
          <w:sz w:val="19"/>
          <w:szCs w:val="19"/>
        </w:rPr>
        <w:t xml:space="preserve"> die Kapazitäten eines anderen Unternehmens in Anspruch zu nehmen (Eignungsleihe nach § 34 UVgO)</w:t>
      </w:r>
    </w:p>
    <w:p w14:paraId="3CAB1804" w14:textId="77777777" w:rsidR="005742CD" w:rsidRPr="00A20817" w:rsidRDefault="005742CD" w:rsidP="003800E1">
      <w:pPr>
        <w:jc w:val="both"/>
        <w:rPr>
          <w:rFonts w:ascii="Arial" w:hAnsi="Arial" w:cs="Arial"/>
          <w:sz w:val="16"/>
          <w:szCs w:val="16"/>
        </w:rPr>
      </w:pPr>
    </w:p>
    <w:p w14:paraId="0AC512DE" w14:textId="77777777" w:rsidR="005742CD" w:rsidRPr="00A20817" w:rsidRDefault="00FE34B9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</w:t>
      </w:r>
      <w:r w:rsidR="005742CD" w:rsidRPr="00A20817">
        <w:rPr>
          <w:rFonts w:ascii="Arial" w:hAnsi="Arial" w:cs="Arial"/>
          <w:sz w:val="19"/>
        </w:rPr>
        <w:t>Wir habe</w:t>
      </w:r>
      <w:r w:rsidRPr="00A20817">
        <w:rPr>
          <w:rFonts w:ascii="Arial" w:hAnsi="Arial" w:cs="Arial"/>
          <w:sz w:val="19"/>
        </w:rPr>
        <w:t>(</w:t>
      </w:r>
      <w:r w:rsidR="005742CD" w:rsidRPr="00A20817">
        <w:rPr>
          <w:rFonts w:ascii="Arial" w:hAnsi="Arial" w:cs="Arial"/>
          <w:sz w:val="19"/>
        </w:rPr>
        <w:t>n</w:t>
      </w:r>
      <w:r w:rsidRPr="00A20817">
        <w:rPr>
          <w:rFonts w:ascii="Arial" w:hAnsi="Arial" w:cs="Arial"/>
          <w:sz w:val="19"/>
        </w:rPr>
        <w:t>)</w:t>
      </w:r>
      <w:r w:rsidR="005742CD" w:rsidRPr="00A20817">
        <w:rPr>
          <w:rFonts w:ascii="Arial" w:hAnsi="Arial" w:cs="Arial"/>
          <w:sz w:val="19"/>
        </w:rPr>
        <w:t xml:space="preserve"> für die angebotenen Lieferungen und Leistungen </w:t>
      </w:r>
      <w:r w:rsidR="005742CD" w:rsidRPr="00A20817">
        <w:rPr>
          <w:rFonts w:ascii="Arial" w:hAnsi="Arial" w:cs="Arial"/>
          <w:b/>
          <w:sz w:val="19"/>
        </w:rPr>
        <w:t>keine Kartellabrede, Preis</w:t>
      </w:r>
      <w:r w:rsidR="000C56B9" w:rsidRPr="00A20817">
        <w:rPr>
          <w:rFonts w:ascii="Arial" w:hAnsi="Arial" w:cs="Arial"/>
          <w:b/>
          <w:sz w:val="19"/>
        </w:rPr>
        <w:t>bin</w:t>
      </w:r>
      <w:r w:rsidR="005742CD" w:rsidRPr="00A20817">
        <w:rPr>
          <w:rFonts w:ascii="Arial" w:hAnsi="Arial" w:cs="Arial"/>
          <w:b/>
          <w:sz w:val="19"/>
        </w:rPr>
        <w:t>dungen</w:t>
      </w:r>
      <w:r w:rsidR="005742CD" w:rsidRPr="00A20817">
        <w:rPr>
          <w:rFonts w:ascii="Arial" w:hAnsi="Arial" w:cs="Arial"/>
          <w:sz w:val="19"/>
        </w:rPr>
        <w:t>, ähnliche Vereinbarungen oder vorbereitende Handlungen in dieser Richtung getroffen. Mein/Unser Angebot ist das Ergebnis eigenbetrieblicher Kalkulation und Preisbildung.</w:t>
      </w:r>
    </w:p>
    <w:p w14:paraId="45719814" w14:textId="77777777" w:rsidR="005742CD" w:rsidRPr="00A20817" w:rsidRDefault="005742CD">
      <w:pPr>
        <w:jc w:val="both"/>
        <w:rPr>
          <w:rFonts w:ascii="Arial" w:hAnsi="Arial" w:cs="Arial"/>
          <w:sz w:val="16"/>
          <w:szCs w:val="16"/>
        </w:rPr>
      </w:pPr>
    </w:p>
    <w:p w14:paraId="31E41168" w14:textId="77777777" w:rsidR="002226A1" w:rsidRPr="00A20817" w:rsidRDefault="005742CD" w:rsidP="00547CB3">
      <w:pPr>
        <w:numPr>
          <w:ilvl w:val="0"/>
          <w:numId w:val="27"/>
        </w:numPr>
        <w:tabs>
          <w:tab w:val="clear" w:pos="360"/>
        </w:tabs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b/>
          <w:sz w:val="19"/>
        </w:rPr>
        <w:t>Ich/Wir erkenne(n) an, dass d</w:t>
      </w:r>
      <w:r w:rsidR="008C4CC2" w:rsidRPr="00A20817">
        <w:rPr>
          <w:rFonts w:ascii="Arial" w:hAnsi="Arial" w:cs="Arial"/>
          <w:b/>
          <w:sz w:val="19"/>
        </w:rPr>
        <w:t>i</w:t>
      </w:r>
      <w:r w:rsidRPr="00A20817">
        <w:rPr>
          <w:rFonts w:ascii="Arial" w:hAnsi="Arial" w:cs="Arial"/>
          <w:b/>
          <w:sz w:val="19"/>
        </w:rPr>
        <w:t>e Auftraggeber</w:t>
      </w:r>
      <w:r w:rsidR="008C4CC2" w:rsidRPr="00A20817">
        <w:rPr>
          <w:rFonts w:ascii="Arial" w:hAnsi="Arial" w:cs="Arial"/>
          <w:b/>
          <w:sz w:val="19"/>
        </w:rPr>
        <w:t>in</w:t>
      </w:r>
      <w:r w:rsidRPr="00A20817">
        <w:rPr>
          <w:rFonts w:ascii="Arial" w:hAnsi="Arial" w:cs="Arial"/>
          <w:b/>
          <w:sz w:val="19"/>
        </w:rPr>
        <w:t xml:space="preserve"> vom Vert</w:t>
      </w:r>
      <w:r w:rsidR="000C56B9" w:rsidRPr="00A20817">
        <w:rPr>
          <w:rFonts w:ascii="Arial" w:hAnsi="Arial" w:cs="Arial"/>
          <w:b/>
          <w:sz w:val="19"/>
        </w:rPr>
        <w:t>rag zurücktreten und Schadenser</w:t>
      </w:r>
      <w:r w:rsidRPr="00A20817">
        <w:rPr>
          <w:rFonts w:ascii="Arial" w:hAnsi="Arial" w:cs="Arial"/>
          <w:b/>
          <w:sz w:val="19"/>
        </w:rPr>
        <w:t>s</w:t>
      </w:r>
      <w:r w:rsidR="003800E1" w:rsidRPr="00A20817">
        <w:rPr>
          <w:rFonts w:ascii="Arial" w:hAnsi="Arial" w:cs="Arial"/>
          <w:b/>
          <w:sz w:val="19"/>
        </w:rPr>
        <w:t xml:space="preserve">atz verlangen kann, wenn die </w:t>
      </w:r>
      <w:r w:rsidRPr="00A20817">
        <w:rPr>
          <w:rFonts w:ascii="Arial" w:hAnsi="Arial" w:cs="Arial"/>
          <w:b/>
          <w:sz w:val="19"/>
        </w:rPr>
        <w:t>genannten Erklärungen unrichtig sind.</w:t>
      </w:r>
    </w:p>
    <w:p w14:paraId="157C89F7" w14:textId="77777777" w:rsidR="001D0580" w:rsidRPr="00A20817" w:rsidRDefault="001D0580" w:rsidP="00AA5995">
      <w:pPr>
        <w:jc w:val="both"/>
        <w:rPr>
          <w:rFonts w:ascii="Arial" w:hAnsi="Arial" w:cs="Arial"/>
          <w:sz w:val="19"/>
        </w:rPr>
      </w:pPr>
    </w:p>
    <w:p w14:paraId="65C591A2" w14:textId="77777777" w:rsidR="001D0580" w:rsidRPr="00A20817" w:rsidRDefault="001D0580" w:rsidP="001D0580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 xml:space="preserve">Im Falle einer Auftragserteilung in einem Vergabeverfahren gemäß § 30 Abs. 1 UVgO erkläre ich mich als natürliche Person mit einer Bekanntgabe der in § 30 Abs. 1 UVgO genannten Angaben für eine Dauer von 3 Monaten auf </w:t>
      </w:r>
      <w:hyperlink r:id="rId7" w:history="1">
        <w:r w:rsidRPr="00A20817">
          <w:rPr>
            <w:rStyle w:val="Hyperlink"/>
            <w:rFonts w:ascii="Arial" w:hAnsi="Arial" w:cs="Arial"/>
            <w:sz w:val="19"/>
          </w:rPr>
          <w:t>www.elmshorn.de</w:t>
        </w:r>
      </w:hyperlink>
    </w:p>
    <w:p w14:paraId="6770E9F0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71CB8037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9"/>
          <w:szCs w:val="19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einverstanden.</w:t>
      </w:r>
    </w:p>
    <w:p w14:paraId="2702AAA1" w14:textId="77777777" w:rsidR="001D0580" w:rsidRPr="00A20817" w:rsidRDefault="001D0580" w:rsidP="001D0580">
      <w:pPr>
        <w:pStyle w:val="Listenabsatz"/>
        <w:ind w:left="284"/>
        <w:jc w:val="both"/>
        <w:rPr>
          <w:rFonts w:ascii="Arial" w:hAnsi="Arial" w:cs="Arial"/>
          <w:sz w:val="16"/>
          <w:szCs w:val="16"/>
        </w:rPr>
      </w:pPr>
    </w:p>
    <w:p w14:paraId="2C58A4A7" w14:textId="77777777" w:rsidR="001D0580" w:rsidRDefault="001D0580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Pr="00A20817">
        <w:rPr>
          <w:rFonts w:ascii="Arial" w:hAnsi="Arial" w:cs="Arial"/>
          <w:sz w:val="18"/>
          <w:szCs w:val="18"/>
        </w:rPr>
        <w:t xml:space="preserve"> </w:t>
      </w:r>
      <w:r w:rsidRPr="00A20817">
        <w:rPr>
          <w:rFonts w:ascii="Arial" w:hAnsi="Arial" w:cs="Arial"/>
          <w:sz w:val="19"/>
          <w:szCs w:val="19"/>
        </w:rPr>
        <w:t>nicht einverstanden</w:t>
      </w:r>
      <w:r w:rsidRPr="00A20817">
        <w:rPr>
          <w:rFonts w:ascii="Arial" w:hAnsi="Arial" w:cs="Arial"/>
          <w:sz w:val="18"/>
          <w:szCs w:val="18"/>
        </w:rPr>
        <w:t>.</w:t>
      </w:r>
    </w:p>
    <w:p w14:paraId="5FB15D0E" w14:textId="77777777" w:rsidR="00AA5995" w:rsidRDefault="00AA5995" w:rsidP="001D0580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324BB961" w14:textId="77777777" w:rsidR="00AA5995" w:rsidRPr="00AA5995" w:rsidRDefault="00AA5995" w:rsidP="00AA5995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b/>
          <w:sz w:val="18"/>
          <w:szCs w:val="18"/>
        </w:rPr>
      </w:pPr>
      <w:r w:rsidRPr="00AA5995">
        <w:rPr>
          <w:rFonts w:ascii="Arial" w:hAnsi="Arial" w:cs="Arial"/>
          <w:b/>
          <w:sz w:val="18"/>
          <w:szCs w:val="18"/>
        </w:rPr>
        <w:t>Bevorzugte Bieterin bzw. bevorzugter Bieter (Zutreffendes bitte ankreuzen)</w:t>
      </w:r>
    </w:p>
    <w:p w14:paraId="1E13892B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A5995">
        <w:rPr>
          <w:rFonts w:ascii="Arial" w:hAnsi="Arial" w:cs="Arial"/>
          <w:sz w:val="18"/>
          <w:szCs w:val="18"/>
        </w:rPr>
        <w:t>Ich erkläre/Wir erklären,</w:t>
      </w:r>
    </w:p>
    <w:p w14:paraId="6E8202AC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0CAD6857" w14:textId="77777777" w:rsidR="00AA5995" w:rsidRDefault="00AA5995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 w:rsidR="00E15851">
        <w:rPr>
          <w:rFonts w:ascii="Arial" w:hAnsi="Arial" w:cs="Arial"/>
          <w:sz w:val="18"/>
          <w:szCs w:val="18"/>
        </w:rPr>
        <w:t xml:space="preserve"> </w:t>
      </w:r>
      <w:r w:rsidRPr="00AA5995">
        <w:rPr>
          <w:rFonts w:ascii="Arial" w:hAnsi="Arial" w:cs="Arial"/>
          <w:sz w:val="18"/>
          <w:szCs w:val="18"/>
        </w:rPr>
        <w:t>bevorzugte Bieterin bzw. bevorzugter Bieter gemäß § 224 Absatz 1 Satz 1 und Absatz 2 sowie § 226 des Neunten Buches Sozialgesetzbuch (SGB IX) - Rehabilitation und Teilhabe behinderter Menschen - zu sein. In diesem Fall findet § 4 Abs. 1 Vergabegesetz Schleswig-Holstein (VGSH) keine Anwendung.</w:t>
      </w:r>
    </w:p>
    <w:p w14:paraId="73887BCA" w14:textId="77777777" w:rsidR="00E15851" w:rsidRPr="00AA5995" w:rsidRDefault="00E15851" w:rsidP="00AA5995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</w:p>
    <w:p w14:paraId="5601D856" w14:textId="77777777" w:rsidR="00AA5995" w:rsidRPr="00A20817" w:rsidRDefault="00E15851" w:rsidP="00E15851">
      <w:pPr>
        <w:pStyle w:val="Listenabsatz"/>
        <w:ind w:left="284"/>
        <w:jc w:val="both"/>
        <w:rPr>
          <w:rFonts w:ascii="Arial" w:hAnsi="Arial" w:cs="Arial"/>
          <w:sz w:val="18"/>
          <w:szCs w:val="18"/>
        </w:rPr>
      </w:pPr>
      <w:r w:rsidRPr="00A20817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0817">
        <w:rPr>
          <w:rFonts w:ascii="Arial" w:hAnsi="Arial" w:cs="Arial"/>
          <w:sz w:val="18"/>
          <w:szCs w:val="18"/>
        </w:rPr>
        <w:instrText xml:space="preserve"> FORMCHECKBOX </w:instrText>
      </w:r>
      <w:r w:rsidR="008654C2">
        <w:rPr>
          <w:rFonts w:ascii="Arial" w:hAnsi="Arial" w:cs="Arial"/>
          <w:sz w:val="18"/>
          <w:szCs w:val="18"/>
        </w:rPr>
      </w:r>
      <w:r w:rsidR="008654C2">
        <w:rPr>
          <w:rFonts w:ascii="Arial" w:hAnsi="Arial" w:cs="Arial"/>
          <w:sz w:val="18"/>
          <w:szCs w:val="18"/>
        </w:rPr>
        <w:fldChar w:fldCharType="separate"/>
      </w:r>
      <w:r w:rsidRPr="00A20817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="00AA5995" w:rsidRPr="00AA5995">
        <w:rPr>
          <w:rFonts w:ascii="Arial" w:hAnsi="Arial" w:cs="Arial"/>
          <w:sz w:val="18"/>
          <w:szCs w:val="18"/>
        </w:rPr>
        <w:t>kein(e) bevorzugte Bieterin bzw. bevorzugter Bieter gemäß § 224 Absatz 1 Satz 1 und Absatz 2 sowie § 226 des Neunten Buches Sozialgesetzbuch (SGB IX) - Rehabilitation und Teilhabe behinderter Menschen - zu sein.</w:t>
      </w:r>
    </w:p>
    <w:p w14:paraId="1FD54112" w14:textId="77777777" w:rsidR="002107C6" w:rsidRPr="00A20817" w:rsidRDefault="002107C6" w:rsidP="002107C6">
      <w:pPr>
        <w:jc w:val="both"/>
        <w:rPr>
          <w:rFonts w:ascii="Arial" w:hAnsi="Arial" w:cs="Arial"/>
          <w:sz w:val="19"/>
        </w:rPr>
      </w:pPr>
    </w:p>
    <w:p w14:paraId="532E239C" w14:textId="77777777" w:rsidR="002107C6" w:rsidRPr="00A20817" w:rsidRDefault="002107C6" w:rsidP="002107C6">
      <w:pPr>
        <w:pStyle w:val="Listenabsatz"/>
        <w:numPr>
          <w:ilvl w:val="0"/>
          <w:numId w:val="27"/>
        </w:numPr>
        <w:jc w:val="both"/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Ich/Wir bin/sind mir/uns bewusst, dass wissentlich falsche Erklärungen den Ausschluss von dieser und von weiteren Ausschreibungen zur Folge haben können.</w:t>
      </w:r>
    </w:p>
    <w:p w14:paraId="2C18E9DF" w14:textId="77777777" w:rsidR="006F6DE5" w:rsidRPr="00A20817" w:rsidRDefault="006F6DE5" w:rsidP="00755D77">
      <w:pPr>
        <w:ind w:left="426"/>
        <w:jc w:val="both"/>
        <w:rPr>
          <w:rFonts w:ascii="Arial" w:hAnsi="Arial" w:cs="Arial"/>
          <w:sz w:val="12"/>
          <w:szCs w:val="12"/>
        </w:rPr>
      </w:pPr>
    </w:p>
    <w:p w14:paraId="52D0CD74" w14:textId="77777777" w:rsidR="003600D2" w:rsidRPr="00A20817" w:rsidRDefault="005742CD">
      <w:pPr>
        <w:rPr>
          <w:rFonts w:ascii="Arial" w:hAnsi="Arial" w:cs="Arial"/>
          <w:sz w:val="19"/>
        </w:rPr>
      </w:pPr>
      <w:r w:rsidRPr="00A20817">
        <w:rPr>
          <w:rFonts w:ascii="Arial" w:hAnsi="Arial" w:cs="Arial"/>
          <w:sz w:val="19"/>
        </w:rPr>
        <w:t>Die nachstehende Unterschrift gilt für alle Bestandteile des Angebots</w:t>
      </w:r>
      <w:r w:rsidR="0044076E" w:rsidRPr="00A20817">
        <w:rPr>
          <w:rFonts w:ascii="Arial" w:hAnsi="Arial" w:cs="Arial"/>
          <w:sz w:val="19"/>
        </w:rPr>
        <w:t>.</w:t>
      </w:r>
    </w:p>
    <w:p w14:paraId="2F66B2E2" w14:textId="77777777" w:rsidR="003600D2" w:rsidRPr="00A20817" w:rsidRDefault="003600D2">
      <w:pPr>
        <w:ind w:left="142" w:hanging="142"/>
        <w:jc w:val="both"/>
        <w:rPr>
          <w:rFonts w:ascii="Arial" w:hAnsi="Arial" w:cs="Arial"/>
          <w:sz w:val="16"/>
        </w:rPr>
      </w:pPr>
    </w:p>
    <w:p w14:paraId="11E9567B" w14:textId="77777777" w:rsidR="005742CD" w:rsidRPr="00A20817" w:rsidRDefault="005742C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 w:rsidRPr="00A20817">
        <w:rPr>
          <w:rFonts w:ascii="Arial" w:hAnsi="Arial" w:cs="Arial"/>
        </w:rPr>
        <w:t>Ort, Datum, Stempel und Unterschrift</w:t>
      </w:r>
      <w:r w:rsidR="006218E0">
        <w:rPr>
          <w:rFonts w:ascii="Arial" w:hAnsi="Arial" w:cs="Arial"/>
        </w:rPr>
        <w:t xml:space="preserve"> </w:t>
      </w:r>
      <w:r w:rsidR="006218E0" w:rsidRPr="006218E0">
        <w:rPr>
          <w:rFonts w:ascii="Arial" w:hAnsi="Arial" w:cs="Arial"/>
          <w:sz w:val="16"/>
        </w:rPr>
        <w:t>(bei elektronischen Angeboten in Textform: Name der erklärenden Person)</w:t>
      </w:r>
    </w:p>
    <w:p w14:paraId="3FA76003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31B16D4" w14:textId="77777777" w:rsidR="003600D2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11477E49" w14:textId="77777777" w:rsidR="005742CD" w:rsidRPr="00A20817" w:rsidRDefault="00DC0499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7EC483FE" w14:textId="77777777" w:rsidR="005742CD" w:rsidRPr="00A20817" w:rsidRDefault="005742CD">
      <w:pPr>
        <w:pStyle w:val="Textkrper2"/>
        <w:rPr>
          <w:rFonts w:cs="Arial"/>
        </w:rPr>
      </w:pPr>
      <w:r w:rsidRPr="00A20817">
        <w:rPr>
          <w:rFonts w:cs="Arial"/>
        </w:rPr>
        <w:t>Wird das Angebotsschreiben an dieser Stelle nicht unterschrieben, gilt das Angebot als nicht abgegeben.</w:t>
      </w:r>
    </w:p>
    <w:sectPr w:rsidR="005742CD" w:rsidRPr="00A20817" w:rsidSect="000C56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418" w:bottom="1644" w:left="1418" w:header="624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CDF1D" w14:textId="77777777" w:rsidR="00DD6F9F" w:rsidRDefault="00DD6F9F">
      <w:r>
        <w:separator/>
      </w:r>
    </w:p>
  </w:endnote>
  <w:endnote w:type="continuationSeparator" w:id="0">
    <w:p w14:paraId="1CA7D1CD" w14:textId="77777777" w:rsidR="00DD6F9F" w:rsidRDefault="00DD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DD13E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471248B" w14:textId="77777777" w:rsidR="005742CD" w:rsidRDefault="005742C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BBE8" w14:textId="77777777" w:rsidR="005742CD" w:rsidRDefault="005742CD">
    <w:pPr>
      <w:pStyle w:val="Fuzeile"/>
      <w:framePr w:wrap="around" w:vAnchor="text" w:hAnchor="margin" w:xAlign="right" w:y="1"/>
      <w:rPr>
        <w:rStyle w:val="Seitenzahl"/>
      </w:rPr>
    </w:pPr>
  </w:p>
  <w:p w14:paraId="79EA6E52" w14:textId="77777777" w:rsidR="000C56B9" w:rsidRPr="00356317" w:rsidRDefault="000C56B9" w:rsidP="000C56B9">
    <w:pPr>
      <w:pStyle w:val="Fuzeile"/>
      <w:rPr>
        <w:rFonts w:ascii="Arial Narrow" w:hAnsi="Arial Narro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4470" w14:textId="77777777" w:rsidR="00E621E7" w:rsidRPr="00E676AB" w:rsidRDefault="00E15851">
    <w:pPr>
      <w:pStyle w:val="Fuzeile"/>
      <w:rPr>
        <w:sz w:val="16"/>
      </w:rPr>
    </w:pPr>
    <w:r>
      <w:rPr>
        <w:sz w:val="16"/>
      </w:rPr>
      <w:t xml:space="preserve">Stand </w:t>
    </w:r>
    <w:r w:rsidR="001A615F">
      <w:rPr>
        <w:sz w:val="16"/>
      </w:rPr>
      <w:t>01</w:t>
    </w:r>
    <w:r w:rsidR="00E676AB" w:rsidRPr="00E676AB">
      <w:rPr>
        <w:sz w:val="16"/>
      </w:rPr>
      <w:t>.202</w:t>
    </w:r>
    <w:r w:rsidR="001A615F">
      <w:rPr>
        <w:sz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F9139" w14:textId="77777777" w:rsidR="00DD6F9F" w:rsidRDefault="00DD6F9F">
      <w:r>
        <w:separator/>
      </w:r>
    </w:p>
  </w:footnote>
  <w:footnote w:type="continuationSeparator" w:id="0">
    <w:p w14:paraId="36FEC7D0" w14:textId="77777777" w:rsidR="00DD6F9F" w:rsidRDefault="00DD6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E5C5B" w14:textId="77777777" w:rsidR="005742CD" w:rsidRDefault="005742CD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099E7D9" w14:textId="77777777" w:rsidR="005742CD" w:rsidRDefault="005742C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6CFE" w14:textId="77777777" w:rsidR="005742CD" w:rsidRDefault="005742CD" w:rsidP="001D397B">
    <w:pPr>
      <w:pStyle w:val="Kopfzeile"/>
      <w:jc w:val="center"/>
      <w:rPr>
        <w:rStyle w:val="Seitenzahl"/>
        <w:rFonts w:ascii="Arial Narrow" w:hAnsi="Arial Narrow"/>
        <w:b/>
      </w:rPr>
    </w:pPr>
    <w:r>
      <w:rPr>
        <w:rFonts w:ascii="Arial Narrow" w:hAnsi="Arial Narrow"/>
        <w:sz w:val="22"/>
      </w:rPr>
      <w:t xml:space="preserve">Seite - </w:t>
    </w:r>
    <w:r>
      <w:rPr>
        <w:rStyle w:val="Seitenzahl"/>
        <w:rFonts w:ascii="Arial Narrow" w:hAnsi="Arial Narrow"/>
        <w:sz w:val="22"/>
      </w:rPr>
      <w:fldChar w:fldCharType="begin"/>
    </w:r>
    <w:r>
      <w:rPr>
        <w:rStyle w:val="Seitenzahl"/>
        <w:rFonts w:ascii="Arial Narrow" w:hAnsi="Arial Narrow"/>
        <w:sz w:val="22"/>
      </w:rPr>
      <w:instrText xml:space="preserve"> PAGE </w:instrText>
    </w:r>
    <w:r>
      <w:rPr>
        <w:rStyle w:val="Seitenzahl"/>
        <w:rFonts w:ascii="Arial Narrow" w:hAnsi="Arial Narrow"/>
        <w:sz w:val="22"/>
      </w:rPr>
      <w:fldChar w:fldCharType="separate"/>
    </w:r>
    <w:r w:rsidR="001A615F">
      <w:rPr>
        <w:rStyle w:val="Seitenzahl"/>
        <w:rFonts w:ascii="Arial Narrow" w:hAnsi="Arial Narrow"/>
        <w:noProof/>
        <w:sz w:val="22"/>
      </w:rPr>
      <w:t>2</w:t>
    </w:r>
    <w:r>
      <w:rPr>
        <w:rStyle w:val="Seitenzahl"/>
        <w:rFonts w:ascii="Arial Narrow" w:hAnsi="Arial Narrow"/>
        <w:sz w:val="22"/>
      </w:rPr>
      <w:fldChar w:fldCharType="end"/>
    </w:r>
    <w:r>
      <w:rPr>
        <w:rStyle w:val="Seitenzahl"/>
        <w:rFonts w:ascii="Arial Narrow" w:hAnsi="Arial Narrow"/>
      </w:rPr>
      <w:t xml:space="preserve"> -                                                         </w:t>
    </w:r>
  </w:p>
  <w:p w14:paraId="56881541" w14:textId="77777777" w:rsidR="00FE34B9" w:rsidRDefault="00FE34B9">
    <w:pPr>
      <w:pStyle w:val="Kopfzeile"/>
      <w:jc w:val="right"/>
      <w:rPr>
        <w:rFonts w:ascii="Arial Narrow" w:hAnsi="Arial Narrow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3C3B" w14:textId="77777777" w:rsidR="005742CD" w:rsidRPr="00A20817" w:rsidRDefault="00E621E7" w:rsidP="00A20817">
    <w:pPr>
      <w:pStyle w:val="Kopfzeile"/>
      <w:rPr>
        <w:rFonts w:cs="Arial"/>
      </w:rPr>
    </w:pPr>
    <w:r>
      <w:rPr>
        <w:rFonts w:cs="Arial"/>
        <w:noProof/>
      </w:rPr>
      <w:drawing>
        <wp:inline distT="0" distB="0" distL="0" distR="0" wp14:anchorId="21E93843" wp14:editId="0B2031FE">
          <wp:extent cx="2523600" cy="550800"/>
          <wp:effectExtent l="0" t="0" r="0" b="1905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M_Marke_links_cmyk_s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600" cy="55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20817" w:rsidRPr="00A20817">
      <w:rPr>
        <w:rFonts w:cs="Arial"/>
      </w:rPr>
      <w:tab/>
    </w:r>
    <w:r w:rsidR="00A20817" w:rsidRPr="00A20817">
      <w:rPr>
        <w:rFonts w:cs="Arial"/>
      </w:rPr>
      <w:tab/>
      <w:t>EV 05</w:t>
    </w:r>
  </w:p>
  <w:p w14:paraId="6F0D51BD" w14:textId="77777777" w:rsidR="00DB1F04" w:rsidRDefault="00DB1F04" w:rsidP="00DB1F04">
    <w:pPr>
      <w:pStyle w:val="Kopfzeile"/>
      <w:rPr>
        <w:rFonts w:ascii="Arial Narrow" w:hAnsi="Arial Narr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560A"/>
    <w:multiLevelType w:val="hybridMultilevel"/>
    <w:tmpl w:val="136C6414"/>
    <w:lvl w:ilvl="0" w:tplc="13C84A2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3CE3134">
      <w:start w:val="6"/>
      <w:numFmt w:val="decimal"/>
      <w:lvlText w:val="%2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C35D9"/>
    <w:multiLevelType w:val="singleLevel"/>
    <w:tmpl w:val="2A6CE01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" w15:restartNumberingAfterBreak="0">
    <w:nsid w:val="07514F11"/>
    <w:multiLevelType w:val="hybridMultilevel"/>
    <w:tmpl w:val="0AEC5404"/>
    <w:lvl w:ilvl="0" w:tplc="0407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3" w15:restartNumberingAfterBreak="0">
    <w:nsid w:val="08DD497C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4" w15:restartNumberingAfterBreak="0">
    <w:nsid w:val="0EE05742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2B022FD"/>
    <w:multiLevelType w:val="hybridMultilevel"/>
    <w:tmpl w:val="064CEB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E5C3D"/>
    <w:multiLevelType w:val="hybridMultilevel"/>
    <w:tmpl w:val="A850822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D3B1C"/>
    <w:multiLevelType w:val="singleLevel"/>
    <w:tmpl w:val="AB96236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C0345C4"/>
    <w:multiLevelType w:val="hybridMultilevel"/>
    <w:tmpl w:val="9C82A1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C7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90BE6"/>
    <w:multiLevelType w:val="hybridMultilevel"/>
    <w:tmpl w:val="3F46BA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3329AC"/>
    <w:multiLevelType w:val="singleLevel"/>
    <w:tmpl w:val="E8129FDC"/>
    <w:lvl w:ilvl="0">
      <w:start w:val="2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1" w15:restartNumberingAfterBreak="0">
    <w:nsid w:val="350A0370"/>
    <w:multiLevelType w:val="hybridMultilevel"/>
    <w:tmpl w:val="00F2AA7E"/>
    <w:lvl w:ilvl="0" w:tplc="4148F92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84A7D"/>
    <w:multiLevelType w:val="singleLevel"/>
    <w:tmpl w:val="C2A84B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3" w15:restartNumberingAfterBreak="0">
    <w:nsid w:val="372007ED"/>
    <w:multiLevelType w:val="hybridMultilevel"/>
    <w:tmpl w:val="657E17E2"/>
    <w:lvl w:ilvl="0" w:tplc="85D22E72">
      <w:start w:val="6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E2141D"/>
    <w:multiLevelType w:val="hybridMultilevel"/>
    <w:tmpl w:val="C3FEA28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B70779"/>
    <w:multiLevelType w:val="hybridMultilevel"/>
    <w:tmpl w:val="A452877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D6CD7"/>
    <w:multiLevelType w:val="singleLevel"/>
    <w:tmpl w:val="9BF8F97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7" w15:restartNumberingAfterBreak="0">
    <w:nsid w:val="447B57FC"/>
    <w:multiLevelType w:val="singleLevel"/>
    <w:tmpl w:val="C7884F8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8" w15:restartNumberingAfterBreak="0">
    <w:nsid w:val="481055F9"/>
    <w:multiLevelType w:val="hybridMultilevel"/>
    <w:tmpl w:val="E53269FE"/>
    <w:lvl w:ilvl="0" w:tplc="C72EB19E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9824A0"/>
    <w:multiLevelType w:val="hybridMultilevel"/>
    <w:tmpl w:val="F7C4B944"/>
    <w:lvl w:ilvl="0" w:tplc="0290B5C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DB4A1B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F5639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C0E32F4"/>
    <w:multiLevelType w:val="hybridMultilevel"/>
    <w:tmpl w:val="F89E6CB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0E618E"/>
    <w:multiLevelType w:val="singleLevel"/>
    <w:tmpl w:val="B3B23AA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EFC6B16"/>
    <w:multiLevelType w:val="hybridMultilevel"/>
    <w:tmpl w:val="D482209C"/>
    <w:lvl w:ilvl="0" w:tplc="03CE3134">
      <w:start w:val="6"/>
      <w:numFmt w:val="decimal"/>
      <w:lvlText w:val="%1."/>
      <w:lvlJc w:val="left"/>
      <w:pPr>
        <w:tabs>
          <w:tab w:val="num" w:pos="720"/>
        </w:tabs>
        <w:ind w:left="64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FD030C1"/>
    <w:multiLevelType w:val="hybridMultilevel"/>
    <w:tmpl w:val="8B34C81A"/>
    <w:lvl w:ilvl="0" w:tplc="C95090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056993">
    <w:abstractNumId w:val="1"/>
  </w:num>
  <w:num w:numId="2" w16cid:durableId="1372998578">
    <w:abstractNumId w:val="10"/>
  </w:num>
  <w:num w:numId="3" w16cid:durableId="163788106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</w:lvl>
    </w:lvlOverride>
  </w:num>
  <w:num w:numId="4" w16cid:durableId="2089766951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sz w:val="20"/>
        </w:rPr>
      </w:lvl>
    </w:lvlOverride>
  </w:num>
  <w:num w:numId="5" w16cid:durableId="184342746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6" w16cid:durableId="2094664817">
    <w:abstractNumId w:val="10"/>
    <w:lvlOverride w:ilvl="0">
      <w:lvl w:ilvl="0">
        <w:start w:val="1"/>
        <w:numFmt w:val="decimal"/>
        <w:lvlText w:val="%1."/>
        <w:legacy w:legacy="1" w:legacySpace="0" w:legacyIndent="397"/>
        <w:lvlJc w:val="left"/>
        <w:pPr>
          <w:ind w:left="397" w:hanging="397"/>
        </w:pPr>
        <w:rPr>
          <w:b w:val="0"/>
          <w:i w:val="0"/>
        </w:rPr>
      </w:lvl>
    </w:lvlOverride>
  </w:num>
  <w:num w:numId="7" w16cid:durableId="1321425230">
    <w:abstractNumId w:val="4"/>
  </w:num>
  <w:num w:numId="8" w16cid:durableId="774591690">
    <w:abstractNumId w:val="20"/>
  </w:num>
  <w:num w:numId="9" w16cid:durableId="693188509">
    <w:abstractNumId w:val="7"/>
  </w:num>
  <w:num w:numId="10" w16cid:durableId="1816095021">
    <w:abstractNumId w:val="3"/>
  </w:num>
  <w:num w:numId="11" w16cid:durableId="175923520">
    <w:abstractNumId w:val="22"/>
  </w:num>
  <w:num w:numId="12" w16cid:durableId="1665622560">
    <w:abstractNumId w:val="16"/>
  </w:num>
  <w:num w:numId="13" w16cid:durableId="1217740274">
    <w:abstractNumId w:val="12"/>
  </w:num>
  <w:num w:numId="14" w16cid:durableId="1982223996">
    <w:abstractNumId w:val="17"/>
  </w:num>
  <w:num w:numId="15" w16cid:durableId="1999918029">
    <w:abstractNumId w:val="9"/>
  </w:num>
  <w:num w:numId="16" w16cid:durableId="2074811060">
    <w:abstractNumId w:val="6"/>
  </w:num>
  <w:num w:numId="17" w16cid:durableId="261230968">
    <w:abstractNumId w:val="0"/>
  </w:num>
  <w:num w:numId="18" w16cid:durableId="39013624">
    <w:abstractNumId w:val="8"/>
  </w:num>
  <w:num w:numId="19" w16cid:durableId="1026179761">
    <w:abstractNumId w:val="19"/>
  </w:num>
  <w:num w:numId="20" w16cid:durableId="140268713">
    <w:abstractNumId w:val="5"/>
  </w:num>
  <w:num w:numId="21" w16cid:durableId="1375429610">
    <w:abstractNumId w:val="15"/>
  </w:num>
  <w:num w:numId="22" w16cid:durableId="1621304222">
    <w:abstractNumId w:val="21"/>
  </w:num>
  <w:num w:numId="23" w16cid:durableId="1844394614">
    <w:abstractNumId w:val="2"/>
  </w:num>
  <w:num w:numId="24" w16cid:durableId="231745596">
    <w:abstractNumId w:val="14"/>
  </w:num>
  <w:num w:numId="25" w16cid:durableId="1656837230">
    <w:abstractNumId w:val="18"/>
  </w:num>
  <w:num w:numId="26" w16cid:durableId="533811218">
    <w:abstractNumId w:val="23"/>
  </w:num>
  <w:num w:numId="27" w16cid:durableId="141892165">
    <w:abstractNumId w:val="13"/>
  </w:num>
  <w:num w:numId="28" w16cid:durableId="1509520139">
    <w:abstractNumId w:val="24"/>
  </w:num>
  <w:num w:numId="29" w16cid:durableId="3489157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ocumentProtection w:edit="forms" w:formatting="1" w:enforcement="1" w:cryptProviderType="rsaAES" w:cryptAlgorithmClass="hash" w:cryptAlgorithmType="typeAny" w:cryptAlgorithmSid="14" w:cryptSpinCount="100000" w:hash="hf20khPivGwsckGzT2eMScXS8i7j+urW3xu1OhK7+wpGvSvJcrfaAtRV35mEyeFVD6KeykK7NtJANSH1vFT8xA==" w:salt="+Y7gHa2B0CXZAQRsn5qwFA=="/>
  <w:defaultTabStop w:val="709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DB3"/>
    <w:rsid w:val="00003032"/>
    <w:rsid w:val="000037AD"/>
    <w:rsid w:val="000622A4"/>
    <w:rsid w:val="000622CE"/>
    <w:rsid w:val="000921F8"/>
    <w:rsid w:val="000B2918"/>
    <w:rsid w:val="000B4753"/>
    <w:rsid w:val="000C56B9"/>
    <w:rsid w:val="000F1451"/>
    <w:rsid w:val="00112098"/>
    <w:rsid w:val="00125798"/>
    <w:rsid w:val="001A549B"/>
    <w:rsid w:val="001A615F"/>
    <w:rsid w:val="001C0CFF"/>
    <w:rsid w:val="001D0580"/>
    <w:rsid w:val="001D37FC"/>
    <w:rsid w:val="001D397B"/>
    <w:rsid w:val="001F7C25"/>
    <w:rsid w:val="002107C6"/>
    <w:rsid w:val="00210A2D"/>
    <w:rsid w:val="002226A1"/>
    <w:rsid w:val="00244BA7"/>
    <w:rsid w:val="00293ECD"/>
    <w:rsid w:val="002A5BD7"/>
    <w:rsid w:val="0030149D"/>
    <w:rsid w:val="00356317"/>
    <w:rsid w:val="00357C4E"/>
    <w:rsid w:val="003600D2"/>
    <w:rsid w:val="00375E93"/>
    <w:rsid w:val="0037653A"/>
    <w:rsid w:val="003800E1"/>
    <w:rsid w:val="00384E05"/>
    <w:rsid w:val="00386CB5"/>
    <w:rsid w:val="003D2A0F"/>
    <w:rsid w:val="003F4DC1"/>
    <w:rsid w:val="00404C5B"/>
    <w:rsid w:val="00424D1E"/>
    <w:rsid w:val="0044076E"/>
    <w:rsid w:val="004A4BA3"/>
    <w:rsid w:val="004A6916"/>
    <w:rsid w:val="004F071C"/>
    <w:rsid w:val="004F16FE"/>
    <w:rsid w:val="0052145F"/>
    <w:rsid w:val="00526C56"/>
    <w:rsid w:val="00547CB3"/>
    <w:rsid w:val="005548BC"/>
    <w:rsid w:val="00566BE0"/>
    <w:rsid w:val="005742CD"/>
    <w:rsid w:val="00595F52"/>
    <w:rsid w:val="005A5921"/>
    <w:rsid w:val="005C0A38"/>
    <w:rsid w:val="00601977"/>
    <w:rsid w:val="006218E0"/>
    <w:rsid w:val="00654940"/>
    <w:rsid w:val="006566D6"/>
    <w:rsid w:val="006B333E"/>
    <w:rsid w:val="006B45FE"/>
    <w:rsid w:val="006B788F"/>
    <w:rsid w:val="006D5CCE"/>
    <w:rsid w:val="006F3729"/>
    <w:rsid w:val="006F6DE5"/>
    <w:rsid w:val="00702BD4"/>
    <w:rsid w:val="00715303"/>
    <w:rsid w:val="007203D2"/>
    <w:rsid w:val="00755D77"/>
    <w:rsid w:val="00787C62"/>
    <w:rsid w:val="00797B4C"/>
    <w:rsid w:val="007B1DB5"/>
    <w:rsid w:val="007D5835"/>
    <w:rsid w:val="00845EA5"/>
    <w:rsid w:val="00862FD6"/>
    <w:rsid w:val="008654C2"/>
    <w:rsid w:val="00895560"/>
    <w:rsid w:val="00897A10"/>
    <w:rsid w:val="008C4CC2"/>
    <w:rsid w:val="009067EE"/>
    <w:rsid w:val="00907F15"/>
    <w:rsid w:val="009126A4"/>
    <w:rsid w:val="00921057"/>
    <w:rsid w:val="00927AB8"/>
    <w:rsid w:val="0093562B"/>
    <w:rsid w:val="0094491B"/>
    <w:rsid w:val="009935BB"/>
    <w:rsid w:val="009A1A18"/>
    <w:rsid w:val="009B394B"/>
    <w:rsid w:val="009C7DDD"/>
    <w:rsid w:val="009D3B02"/>
    <w:rsid w:val="009E35A4"/>
    <w:rsid w:val="009E62FD"/>
    <w:rsid w:val="00A0165F"/>
    <w:rsid w:val="00A20817"/>
    <w:rsid w:val="00A41326"/>
    <w:rsid w:val="00A70E9A"/>
    <w:rsid w:val="00A87BB0"/>
    <w:rsid w:val="00AA5995"/>
    <w:rsid w:val="00AB1121"/>
    <w:rsid w:val="00AE75CE"/>
    <w:rsid w:val="00B341B7"/>
    <w:rsid w:val="00B8671C"/>
    <w:rsid w:val="00B93376"/>
    <w:rsid w:val="00B97BC8"/>
    <w:rsid w:val="00BA6EBA"/>
    <w:rsid w:val="00BB28BF"/>
    <w:rsid w:val="00C01918"/>
    <w:rsid w:val="00C24DC9"/>
    <w:rsid w:val="00C3000C"/>
    <w:rsid w:val="00C56EE0"/>
    <w:rsid w:val="00C903F3"/>
    <w:rsid w:val="00C92CDF"/>
    <w:rsid w:val="00CB60DE"/>
    <w:rsid w:val="00CD0307"/>
    <w:rsid w:val="00D379AF"/>
    <w:rsid w:val="00D40A29"/>
    <w:rsid w:val="00D4495B"/>
    <w:rsid w:val="00DA7AFD"/>
    <w:rsid w:val="00DB1F04"/>
    <w:rsid w:val="00DC0499"/>
    <w:rsid w:val="00DC3FDF"/>
    <w:rsid w:val="00DD6F9F"/>
    <w:rsid w:val="00DF328E"/>
    <w:rsid w:val="00DF55F3"/>
    <w:rsid w:val="00E046BE"/>
    <w:rsid w:val="00E15851"/>
    <w:rsid w:val="00E24CE6"/>
    <w:rsid w:val="00E24EA4"/>
    <w:rsid w:val="00E3149C"/>
    <w:rsid w:val="00E31907"/>
    <w:rsid w:val="00E41E03"/>
    <w:rsid w:val="00E470AE"/>
    <w:rsid w:val="00E47DB3"/>
    <w:rsid w:val="00E621E7"/>
    <w:rsid w:val="00E63358"/>
    <w:rsid w:val="00E676AB"/>
    <w:rsid w:val="00E94A26"/>
    <w:rsid w:val="00ED627A"/>
    <w:rsid w:val="00EE0264"/>
    <w:rsid w:val="00EE0CE4"/>
    <w:rsid w:val="00EE3291"/>
    <w:rsid w:val="00EE35A8"/>
    <w:rsid w:val="00EF2264"/>
    <w:rsid w:val="00F438D5"/>
    <w:rsid w:val="00F60814"/>
    <w:rsid w:val="00F709B0"/>
    <w:rsid w:val="00F774BB"/>
    <w:rsid w:val="00F804DC"/>
    <w:rsid w:val="00F81245"/>
    <w:rsid w:val="00F9314E"/>
    <w:rsid w:val="00FB0E5F"/>
    <w:rsid w:val="00FC1088"/>
    <w:rsid w:val="00FC41F8"/>
    <w:rsid w:val="00FC44D6"/>
    <w:rsid w:val="00FE34B9"/>
    <w:rsid w:val="00FE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157B81DD"/>
  <w15:docId w15:val="{DF8774EE-07CA-47BA-AA61-51485C17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framePr w:h="0" w:hSpace="141" w:wrap="around" w:vAnchor="text" w:hAnchor="page" w:x="6564" w:y="212"/>
      <w:outlineLvl w:val="0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semiHidden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Textkrper">
    <w:name w:val="Body Text"/>
    <w:basedOn w:val="Standard"/>
    <w:semiHidden/>
    <w:pPr>
      <w:jc w:val="both"/>
    </w:pPr>
    <w:rPr>
      <w:rFonts w:ascii="Arial" w:hAnsi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/>
      <w:b/>
      <w:sz w:val="19"/>
    </w:rPr>
  </w:style>
  <w:style w:type="paragraph" w:styleId="Textkrper-Zeileneinzug">
    <w:name w:val="Body Text Indent"/>
    <w:basedOn w:val="Standard"/>
    <w:semiHidden/>
    <w:pPr>
      <w:ind w:left="360"/>
      <w:jc w:val="both"/>
    </w:pPr>
    <w:rPr>
      <w:rFonts w:ascii="Arial Narrow" w:hAnsi="Arial Narrow"/>
      <w:sz w:val="19"/>
    </w:rPr>
  </w:style>
  <w:style w:type="paragraph" w:styleId="Listenabsatz">
    <w:name w:val="List Paragraph"/>
    <w:basedOn w:val="Standard"/>
    <w:uiPriority w:val="34"/>
    <w:qFormat/>
    <w:rsid w:val="007203D2"/>
    <w:pPr>
      <w:ind w:left="708"/>
    </w:pPr>
  </w:style>
  <w:style w:type="character" w:customStyle="1" w:styleId="FuzeileZchn">
    <w:name w:val="Fußzeile Zchn"/>
    <w:link w:val="Fuzeile"/>
    <w:semiHidden/>
    <w:rsid w:val="000C56B9"/>
    <w:rPr>
      <w:rFonts w:ascii="Arial" w:hAnsi="Arial"/>
      <w:sz w:val="24"/>
    </w:rPr>
  </w:style>
  <w:style w:type="character" w:styleId="Hyperlink">
    <w:name w:val="Hyperlink"/>
    <w:basedOn w:val="Absatz-Standardschriftart"/>
    <w:uiPriority w:val="99"/>
    <w:unhideWhenUsed/>
    <w:rsid w:val="001D0580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F0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F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elmshor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%20digitaler%20aktenplan\1305%20VOL-Vergabehandbuch\Handbuch%202010\Teil%20III\alte%20Dokumente\EV05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EV05.dot</Template>
  <TotalTime>0</TotalTime>
  <Pages>2</Pages>
  <Words>800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(innerstaatlich und EU-weit)</vt:lpstr>
    </vt:vector>
  </TitlesOfParts>
  <Company>kommunit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(innerstaatlich und EU-weit)</dc:title>
  <dc:subject>Vergabehandbuch</dc:subject>
  <dc:creator>profil</dc:creator>
  <cp:lastModifiedBy>Weizel, Lilia</cp:lastModifiedBy>
  <cp:revision>7</cp:revision>
  <cp:lastPrinted>2010-05-27T10:01:00Z</cp:lastPrinted>
  <dcterms:created xsi:type="dcterms:W3CDTF">2023-07-04T07:43:00Z</dcterms:created>
  <dcterms:modified xsi:type="dcterms:W3CDTF">2026-04-15T08:16:00Z</dcterms:modified>
</cp:coreProperties>
</file>